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02EB49" w14:textId="7489546D" w:rsidR="00505FE4" w:rsidRPr="003A0FB1" w:rsidRDefault="00505FE4" w:rsidP="00A4490B">
      <w:pPr>
        <w:pStyle w:val="Tytu"/>
        <w:ind w:right="707"/>
        <w:jc w:val="left"/>
        <w:rPr>
          <w:szCs w:val="24"/>
        </w:rPr>
      </w:pPr>
    </w:p>
    <w:p w14:paraId="7C090DDB" w14:textId="77777777" w:rsidR="00505FE4" w:rsidRPr="003A0FB1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3A0FB1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3A0FB1" w14:paraId="7AA4D744" w14:textId="77777777" w:rsidTr="003A0FB1">
        <w:trPr>
          <w:cantSplit/>
          <w:trHeight w:val="510"/>
          <w:jc w:val="center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2658F8F" w14:textId="77777777" w:rsidR="00505FE4" w:rsidRPr="003A0FB1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FDF7" w14:textId="77777777" w:rsidR="003C1199" w:rsidRPr="003A0FB1" w:rsidRDefault="00505FE4" w:rsidP="00F77DC4">
            <w:pPr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 xml:space="preserve">Nazwa modułu (bloku przedmiotów): </w:t>
            </w:r>
          </w:p>
          <w:p w14:paraId="0D412450" w14:textId="1A630336" w:rsidR="00505FE4" w:rsidRPr="003A0FB1" w:rsidRDefault="003C1199" w:rsidP="00F77DC4">
            <w:pPr>
              <w:rPr>
                <w:sz w:val="24"/>
                <w:szCs w:val="24"/>
              </w:rPr>
            </w:pPr>
            <w:r w:rsidRPr="003A0FB1">
              <w:rPr>
                <w:rFonts w:eastAsia="Calibri"/>
                <w:b/>
                <w:color w:val="00000A"/>
                <w:sz w:val="24"/>
                <w:szCs w:val="24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71ACFDC" w14:textId="78F1224F" w:rsidR="00505FE4" w:rsidRPr="003A0FB1" w:rsidRDefault="00505FE4" w:rsidP="00F77DC4">
            <w:pPr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Kod modułu:</w:t>
            </w:r>
            <w:r w:rsidR="003C1199" w:rsidRPr="003A0FB1">
              <w:rPr>
                <w:sz w:val="24"/>
                <w:szCs w:val="24"/>
              </w:rPr>
              <w:t xml:space="preserve"> </w:t>
            </w:r>
            <w:r w:rsidR="003C1199" w:rsidRPr="003A0FB1">
              <w:rPr>
                <w:rFonts w:eastAsia="Calibri"/>
                <w:b/>
                <w:color w:val="00000A"/>
                <w:sz w:val="24"/>
                <w:szCs w:val="24"/>
              </w:rPr>
              <w:t>M23</w:t>
            </w:r>
          </w:p>
        </w:tc>
      </w:tr>
      <w:tr w:rsidR="00505FE4" w:rsidRPr="003A0FB1" w14:paraId="261F67FC" w14:textId="77777777" w:rsidTr="003A0FB1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0E3510A" w14:textId="77777777" w:rsidR="00505FE4" w:rsidRPr="003A0F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BC22" w14:textId="77777777" w:rsidR="00505FE4" w:rsidRPr="003A0FB1" w:rsidRDefault="00505FE4" w:rsidP="00F77DC4">
            <w:pPr>
              <w:rPr>
                <w:b/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 xml:space="preserve">Nazwa przedmiotu: </w:t>
            </w:r>
          </w:p>
          <w:p w14:paraId="2346337A" w14:textId="64139DE1" w:rsidR="00505FE4" w:rsidRPr="003A0FB1" w:rsidRDefault="003C1199" w:rsidP="00F77DC4">
            <w:pPr>
              <w:rPr>
                <w:sz w:val="24"/>
                <w:szCs w:val="24"/>
              </w:rPr>
            </w:pPr>
            <w:r w:rsidRPr="003A0FB1">
              <w:rPr>
                <w:rFonts w:eastAsia="Calibri"/>
                <w:b/>
                <w:color w:val="00000A"/>
                <w:sz w:val="24"/>
                <w:szCs w:val="24"/>
              </w:rPr>
              <w:t xml:space="preserve">Zaawansowany routing i </w:t>
            </w:r>
            <w:proofErr w:type="spellStart"/>
            <w:r w:rsidRPr="003A0FB1">
              <w:rPr>
                <w:rFonts w:eastAsia="Calibri"/>
                <w:b/>
                <w:color w:val="00000A"/>
                <w:sz w:val="24"/>
                <w:szCs w:val="24"/>
              </w:rPr>
              <w:t>switching</w:t>
            </w:r>
            <w:proofErr w:type="spellEnd"/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731A1F7" w14:textId="5AF3D3FA" w:rsidR="00505FE4" w:rsidRPr="003A0FB1" w:rsidRDefault="00505FE4" w:rsidP="00F77DC4">
            <w:pPr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Kod przedmiotu:</w:t>
            </w:r>
            <w:r w:rsidR="003C1199" w:rsidRPr="003A0FB1">
              <w:rPr>
                <w:sz w:val="24"/>
                <w:szCs w:val="24"/>
              </w:rPr>
              <w:t xml:space="preserve"> </w:t>
            </w:r>
            <w:r w:rsidR="003C1199" w:rsidRPr="003A0FB1">
              <w:rPr>
                <w:rFonts w:eastAsia="Calibri"/>
                <w:b/>
                <w:color w:val="00000A"/>
                <w:sz w:val="24"/>
                <w:szCs w:val="24"/>
              </w:rPr>
              <w:t>ASK_M4</w:t>
            </w:r>
          </w:p>
        </w:tc>
      </w:tr>
      <w:tr w:rsidR="00505FE4" w:rsidRPr="003A0FB1" w14:paraId="4B149505" w14:textId="77777777" w:rsidTr="003A0FB1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DE4ED90" w14:textId="77777777" w:rsidR="00505FE4" w:rsidRPr="003A0F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7A7DEF" w14:textId="77777777" w:rsidR="00505FE4" w:rsidRPr="003A0FB1" w:rsidRDefault="00505FE4" w:rsidP="00F77DC4">
            <w:pPr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Nazwa jednostki organizacyjnej prowadzącej przedmiot / moduł:</w:t>
            </w:r>
          </w:p>
          <w:p w14:paraId="603E24BF" w14:textId="77777777" w:rsidR="00505FE4" w:rsidRPr="003A0FB1" w:rsidRDefault="00A0655B" w:rsidP="00F77DC4">
            <w:pPr>
              <w:rPr>
                <w:b/>
                <w:sz w:val="24"/>
                <w:szCs w:val="24"/>
              </w:rPr>
            </w:pPr>
            <w:r w:rsidRPr="003A0FB1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3A0FB1" w14:paraId="16884F4C" w14:textId="77777777" w:rsidTr="003A0FB1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FA5AE4A" w14:textId="77777777" w:rsidR="00505FE4" w:rsidRPr="003A0F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B7E2E5" w14:textId="5DBEA84D" w:rsidR="00505FE4" w:rsidRPr="003A0FB1" w:rsidRDefault="00505FE4" w:rsidP="00304524">
            <w:pPr>
              <w:rPr>
                <w:b/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Nazwa kierunku:</w:t>
            </w:r>
            <w:r w:rsidR="003C1199" w:rsidRPr="003A0FB1">
              <w:rPr>
                <w:sz w:val="24"/>
                <w:szCs w:val="24"/>
              </w:rPr>
              <w:t xml:space="preserve"> </w:t>
            </w:r>
            <w:r w:rsidR="00304524">
              <w:rPr>
                <w:sz w:val="24"/>
                <w:szCs w:val="24"/>
              </w:rPr>
              <w:br/>
            </w:r>
            <w:r w:rsidR="003C1199" w:rsidRPr="003A0FB1">
              <w:rPr>
                <w:rFonts w:eastAsia="Calibri"/>
                <w:b/>
                <w:sz w:val="24"/>
                <w:szCs w:val="24"/>
              </w:rPr>
              <w:t>INFORMATYKA</w:t>
            </w:r>
          </w:p>
        </w:tc>
      </w:tr>
      <w:tr w:rsidR="00505FE4" w:rsidRPr="003A0FB1" w14:paraId="4A6E23C8" w14:textId="77777777" w:rsidTr="003A0FB1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56E3DD" w14:textId="77777777" w:rsidR="00505FE4" w:rsidRPr="003A0F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70532D" w14:textId="77777777" w:rsidR="00505FE4" w:rsidRPr="003A0FB1" w:rsidRDefault="00505FE4" w:rsidP="00F77DC4">
            <w:pPr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Nazwa specjalności:</w:t>
            </w:r>
            <w:r w:rsidR="00A0655B" w:rsidRPr="003A0FB1">
              <w:rPr>
                <w:sz w:val="24"/>
                <w:szCs w:val="24"/>
              </w:rPr>
              <w:t xml:space="preserve"> /niewłaściwe skasować/</w:t>
            </w:r>
          </w:p>
          <w:p w14:paraId="4633C089" w14:textId="0773CD3F" w:rsidR="00505FE4" w:rsidRPr="003A0FB1" w:rsidRDefault="00A0655B" w:rsidP="00F77DC4">
            <w:pPr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Administracja systemów i sieci komputerowych</w:t>
            </w:r>
          </w:p>
        </w:tc>
      </w:tr>
      <w:tr w:rsidR="00505FE4" w:rsidRPr="003A0FB1" w14:paraId="496058B6" w14:textId="77777777" w:rsidTr="003A0FB1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E5F8B97" w14:textId="77777777" w:rsidR="00505FE4" w:rsidRPr="003A0F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1B30" w14:textId="77777777" w:rsidR="00505FE4" w:rsidRPr="003A0FB1" w:rsidRDefault="00505FE4" w:rsidP="00F77DC4">
            <w:pPr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Forma studiów:</w:t>
            </w:r>
          </w:p>
          <w:p w14:paraId="37CED9AE" w14:textId="39DE3AB4" w:rsidR="00505FE4" w:rsidRPr="003A0FB1" w:rsidRDefault="00A116D0" w:rsidP="00F77DC4">
            <w:pPr>
              <w:rPr>
                <w:sz w:val="24"/>
                <w:szCs w:val="24"/>
              </w:rPr>
            </w:pPr>
            <w:r w:rsidRPr="003A0FB1">
              <w:rPr>
                <w:rFonts w:eastAsia="Calibri"/>
                <w:b/>
                <w:color w:val="00000A"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A881" w14:textId="77777777" w:rsidR="00505FE4" w:rsidRPr="003A0FB1" w:rsidRDefault="00505FE4" w:rsidP="00F77DC4">
            <w:pPr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Profil kształcenia:</w:t>
            </w:r>
          </w:p>
          <w:p w14:paraId="2A2A0A7F" w14:textId="659C63DB" w:rsidR="00505FE4" w:rsidRPr="003A0FB1" w:rsidRDefault="003C1199" w:rsidP="003C1199">
            <w:pPr>
              <w:rPr>
                <w:sz w:val="24"/>
                <w:szCs w:val="24"/>
              </w:rPr>
            </w:pPr>
            <w:r w:rsidRPr="003A0FB1">
              <w:rPr>
                <w:rFonts w:eastAsia="Calibri"/>
                <w:b/>
                <w:color w:val="000000"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02A8340" w14:textId="77777777" w:rsidR="00505FE4" w:rsidRPr="003A0FB1" w:rsidRDefault="00505FE4" w:rsidP="00F77DC4">
            <w:pPr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Poziom studiów:</w:t>
            </w:r>
            <w:r w:rsidR="003C1199" w:rsidRPr="003A0FB1">
              <w:rPr>
                <w:sz w:val="24"/>
                <w:szCs w:val="24"/>
              </w:rPr>
              <w:t xml:space="preserve"> </w:t>
            </w:r>
          </w:p>
          <w:p w14:paraId="29E1755E" w14:textId="2353A026" w:rsidR="003C1199" w:rsidRPr="003A0FB1" w:rsidRDefault="003C1199" w:rsidP="00F77DC4">
            <w:pPr>
              <w:rPr>
                <w:sz w:val="24"/>
                <w:szCs w:val="24"/>
              </w:rPr>
            </w:pPr>
            <w:r w:rsidRPr="003A0FB1">
              <w:rPr>
                <w:rFonts w:eastAsia="Calibri"/>
                <w:b/>
                <w:color w:val="000000"/>
                <w:sz w:val="24"/>
                <w:szCs w:val="24"/>
              </w:rPr>
              <w:t>STUDIA I STOPNIA</w:t>
            </w:r>
          </w:p>
        </w:tc>
      </w:tr>
      <w:tr w:rsidR="00505FE4" w:rsidRPr="003A0FB1" w14:paraId="0BB5C53F" w14:textId="77777777" w:rsidTr="003A0FB1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38157D" w14:textId="77777777" w:rsidR="00505FE4" w:rsidRPr="003A0F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07F1" w14:textId="77777777" w:rsidR="00505FE4" w:rsidRPr="003A0FB1" w:rsidRDefault="00505FE4" w:rsidP="00F77DC4">
            <w:pPr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 xml:space="preserve">Rok / semestr: </w:t>
            </w:r>
          </w:p>
          <w:p w14:paraId="6D4696D8" w14:textId="19A9E810" w:rsidR="00505FE4" w:rsidRPr="003A0FB1" w:rsidRDefault="003C1199" w:rsidP="00F77DC4">
            <w:pPr>
              <w:rPr>
                <w:b/>
                <w:sz w:val="24"/>
                <w:szCs w:val="24"/>
              </w:rPr>
            </w:pPr>
            <w:r w:rsidRPr="003A0FB1">
              <w:rPr>
                <w:rFonts w:eastAsia="Calibri"/>
                <w:b/>
                <w:color w:val="00000A"/>
                <w:sz w:val="24"/>
                <w:szCs w:val="24"/>
              </w:rPr>
              <w:t>3/6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C4B2" w14:textId="77777777" w:rsidR="00505FE4" w:rsidRPr="003A0FB1" w:rsidRDefault="00505FE4" w:rsidP="00F77DC4">
            <w:pPr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Status przedmiotu /modułu:</w:t>
            </w:r>
          </w:p>
          <w:p w14:paraId="0627AD9F" w14:textId="2AB1456A" w:rsidR="00505FE4" w:rsidRPr="003A0FB1" w:rsidRDefault="003C1199" w:rsidP="003C1199">
            <w:pPr>
              <w:rPr>
                <w:b/>
                <w:sz w:val="24"/>
                <w:szCs w:val="24"/>
              </w:rPr>
            </w:pPr>
            <w:r w:rsidRPr="003A0FB1">
              <w:rPr>
                <w:rFonts w:eastAsia="Calibri"/>
                <w:b/>
                <w:color w:val="00000A"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3C4EC8" w14:textId="77777777" w:rsidR="00505FE4" w:rsidRPr="003A0FB1" w:rsidRDefault="00505FE4" w:rsidP="00F77DC4">
            <w:pPr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Język przedmiotu / modułu:</w:t>
            </w:r>
          </w:p>
          <w:p w14:paraId="13A713F8" w14:textId="0CA5B654" w:rsidR="00505FE4" w:rsidRPr="003A0FB1" w:rsidRDefault="003C1199" w:rsidP="003C1199">
            <w:pPr>
              <w:rPr>
                <w:b/>
                <w:sz w:val="24"/>
                <w:szCs w:val="24"/>
              </w:rPr>
            </w:pPr>
            <w:r w:rsidRPr="003A0FB1">
              <w:rPr>
                <w:rFonts w:eastAsia="Calibri"/>
                <w:b/>
                <w:color w:val="00000A"/>
                <w:sz w:val="24"/>
                <w:szCs w:val="24"/>
              </w:rPr>
              <w:t>polski</w:t>
            </w:r>
          </w:p>
        </w:tc>
      </w:tr>
      <w:tr w:rsidR="00505FE4" w:rsidRPr="003A0FB1" w14:paraId="2945A1C7" w14:textId="77777777" w:rsidTr="003A0FB1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5CC58C" w14:textId="77777777" w:rsidR="00505FE4" w:rsidRPr="003A0F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6686" w14:textId="77777777" w:rsidR="00505FE4" w:rsidRPr="003A0FB1" w:rsidRDefault="00505FE4" w:rsidP="00F77DC4">
            <w:pPr>
              <w:rPr>
                <w:sz w:val="24"/>
                <w:szCs w:val="24"/>
              </w:rPr>
            </w:pPr>
          </w:p>
          <w:p w14:paraId="0C50F448" w14:textId="77777777" w:rsidR="00505FE4" w:rsidRPr="003A0FB1" w:rsidRDefault="00505FE4" w:rsidP="00F77DC4">
            <w:pPr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1A38" w14:textId="77777777" w:rsidR="00505FE4" w:rsidRPr="003A0FB1" w:rsidRDefault="00505FE4" w:rsidP="00F77DC4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8253" w14:textId="77777777" w:rsidR="00505FE4" w:rsidRPr="003A0FB1" w:rsidRDefault="00505FE4" w:rsidP="00F77DC4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E9BE5" w14:textId="77777777" w:rsidR="00505FE4" w:rsidRPr="003A0FB1" w:rsidRDefault="00505FE4" w:rsidP="00F77DC4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6FB1" w14:textId="77777777" w:rsidR="00505FE4" w:rsidRPr="003A0FB1" w:rsidRDefault="00505FE4" w:rsidP="00F77DC4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A86E" w14:textId="77777777" w:rsidR="00505FE4" w:rsidRPr="003A0FB1" w:rsidRDefault="00505FE4" w:rsidP="00F77DC4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716303E" w14:textId="77777777" w:rsidR="00505FE4" w:rsidRPr="003A0FB1" w:rsidRDefault="00505FE4" w:rsidP="00F77DC4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 xml:space="preserve">inne </w:t>
            </w:r>
            <w:r w:rsidRPr="003A0FB1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3A0FB1" w14:paraId="3CCD934B" w14:textId="77777777" w:rsidTr="003A0FB1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F5C0E74" w14:textId="77777777" w:rsidR="00505FE4" w:rsidRPr="003A0F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9A37D10" w14:textId="77777777" w:rsidR="00505FE4" w:rsidRPr="003A0FB1" w:rsidRDefault="00505FE4" w:rsidP="00F77DC4">
            <w:pPr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01B1A4" w14:textId="59736C92" w:rsidR="00505FE4" w:rsidRPr="003A0FB1" w:rsidRDefault="003C1199" w:rsidP="00F77DC4">
            <w:pPr>
              <w:jc w:val="center"/>
              <w:rPr>
                <w:b/>
                <w:sz w:val="24"/>
                <w:szCs w:val="24"/>
              </w:rPr>
            </w:pPr>
            <w:r w:rsidRPr="003A0FB1">
              <w:rPr>
                <w:rFonts w:eastAsia="Calibri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08D0D1" w14:textId="77777777" w:rsidR="00505FE4" w:rsidRPr="003A0FB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3FE5E0" w14:textId="79B2926C" w:rsidR="00505FE4" w:rsidRPr="003A0FB1" w:rsidRDefault="00A116D0" w:rsidP="00F77DC4">
            <w:pPr>
              <w:jc w:val="center"/>
              <w:rPr>
                <w:b/>
                <w:sz w:val="24"/>
                <w:szCs w:val="24"/>
              </w:rPr>
            </w:pPr>
            <w:r w:rsidRPr="003A0FB1">
              <w:rPr>
                <w:rFonts w:eastAsia="Calibri"/>
                <w:b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629746" w14:textId="77777777" w:rsidR="00505FE4" w:rsidRPr="003A0FB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20430" w14:textId="77777777" w:rsidR="00505FE4" w:rsidRPr="003A0FB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778247" w14:textId="77777777" w:rsidR="00505FE4" w:rsidRPr="003A0FB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598723F" w14:textId="77777777" w:rsidR="00505FE4" w:rsidRPr="003A0FB1" w:rsidRDefault="00505FE4" w:rsidP="00505FE4">
      <w:pPr>
        <w:rPr>
          <w:sz w:val="24"/>
          <w:szCs w:val="24"/>
        </w:rPr>
      </w:pPr>
    </w:p>
    <w:p w14:paraId="3463B819" w14:textId="77777777" w:rsidR="00505FE4" w:rsidRPr="003A0FB1" w:rsidRDefault="00505FE4" w:rsidP="00505FE4">
      <w:pPr>
        <w:rPr>
          <w:sz w:val="24"/>
          <w:szCs w:val="24"/>
        </w:rPr>
      </w:pP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3A0FB1" w14:paraId="03092C83" w14:textId="77777777" w:rsidTr="003A0FB1">
        <w:trPr>
          <w:jc w:val="center"/>
        </w:trPr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A6F6B" w14:textId="77777777" w:rsidR="00505FE4" w:rsidRPr="003A0FB1" w:rsidRDefault="00505FE4" w:rsidP="00F77DC4">
            <w:pPr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Koordynator przedmiotu / modułu</w:t>
            </w:r>
            <w:r w:rsidRPr="003A0FB1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B161FD" w14:textId="6F40B98D" w:rsidR="00505FE4" w:rsidRPr="003A0FB1" w:rsidRDefault="003C1199" w:rsidP="00F77DC4">
            <w:pPr>
              <w:rPr>
                <w:sz w:val="24"/>
                <w:szCs w:val="24"/>
              </w:rPr>
            </w:pPr>
            <w:r w:rsidRPr="003A0FB1">
              <w:rPr>
                <w:rFonts w:eastAsia="Calibri"/>
                <w:b/>
                <w:color w:val="00000A"/>
                <w:sz w:val="24"/>
                <w:szCs w:val="24"/>
              </w:rPr>
              <w:t>mgr inż. Norbert Sacha</w:t>
            </w:r>
          </w:p>
        </w:tc>
      </w:tr>
      <w:tr w:rsidR="00505FE4" w:rsidRPr="00450AE4" w14:paraId="57A54371" w14:textId="77777777" w:rsidTr="003A0FB1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4BF9" w14:textId="77777777" w:rsidR="00505FE4" w:rsidRPr="003A0FB1" w:rsidRDefault="00505FE4" w:rsidP="00F77DC4">
            <w:pPr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Prowadzący zajęcia</w:t>
            </w:r>
            <w:r w:rsidRPr="003A0FB1">
              <w:t>*</w:t>
            </w:r>
          </w:p>
          <w:p w14:paraId="3D5853A5" w14:textId="77777777" w:rsidR="00505FE4" w:rsidRPr="003A0F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8DB6AA" w14:textId="5A22BE65" w:rsidR="00505FE4" w:rsidRPr="00450AE4" w:rsidRDefault="003C1199" w:rsidP="00F77DC4">
            <w:pPr>
              <w:rPr>
                <w:sz w:val="24"/>
                <w:szCs w:val="24"/>
                <w:lang w:val="en-US"/>
              </w:rPr>
            </w:pPr>
            <w:proofErr w:type="spellStart"/>
            <w:r w:rsidRPr="00450AE4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mgr</w:t>
            </w:r>
            <w:proofErr w:type="spellEnd"/>
            <w:r w:rsidRPr="00450AE4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50AE4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inż</w:t>
            </w:r>
            <w:proofErr w:type="spellEnd"/>
            <w:r w:rsidRPr="00450AE4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. Norbert Sacha</w:t>
            </w:r>
            <w:r w:rsidR="00450AE4" w:rsidRPr="00450AE4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450AE4" w:rsidRPr="00450AE4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m</w:t>
            </w:r>
            <w:r w:rsidR="00450AE4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gr</w:t>
            </w:r>
            <w:proofErr w:type="spellEnd"/>
            <w:r w:rsidR="00450AE4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50AE4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inż</w:t>
            </w:r>
            <w:proofErr w:type="spellEnd"/>
            <w:r w:rsidR="00450AE4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. Arkadiusz Górka</w:t>
            </w:r>
          </w:p>
        </w:tc>
      </w:tr>
      <w:tr w:rsidR="00505FE4" w:rsidRPr="003A0FB1" w14:paraId="2C59CB0D" w14:textId="77777777" w:rsidTr="003A0FB1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1BEB" w14:textId="77777777" w:rsidR="00505FE4" w:rsidRPr="003A0FB1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50F1D2" w14:textId="218B2A15" w:rsidR="00505FE4" w:rsidRPr="003A0FB1" w:rsidRDefault="003C1199" w:rsidP="00F77DC4">
            <w:pPr>
              <w:rPr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Wyposażenie studenta w wiedzę umożliwiającą zrozumienie działania, zbudowanie oraz  administrowanie dużą, odporną na awarie i bezpieczną siecią komputerową LAN/WAN działającą w oparciu o protokoły Pv4 i IPv6.  </w:t>
            </w:r>
          </w:p>
        </w:tc>
      </w:tr>
      <w:tr w:rsidR="00505FE4" w:rsidRPr="003A0FB1" w14:paraId="6A8F68E7" w14:textId="77777777" w:rsidTr="003A0FB1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CF6953" w14:textId="77777777" w:rsidR="00505FE4" w:rsidRPr="003A0FB1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C4771A" w14:textId="77777777" w:rsidR="003C1199" w:rsidRPr="003A0FB1" w:rsidRDefault="003C1199" w:rsidP="003C1199">
            <w:pPr>
              <w:pStyle w:val="normal1"/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Wiedza i umiejętności z przedmiotów:</w:t>
            </w:r>
          </w:p>
          <w:p w14:paraId="5B19D485" w14:textId="77777777" w:rsidR="003C1199" w:rsidRPr="003A0FB1" w:rsidRDefault="003C1199" w:rsidP="003C1199">
            <w:pPr>
              <w:pStyle w:val="normal1"/>
              <w:numPr>
                <w:ilvl w:val="0"/>
                <w:numId w:val="1"/>
              </w:numPr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Sieci komputerowe.</w:t>
            </w:r>
          </w:p>
          <w:p w14:paraId="2F084016" w14:textId="08FAD560" w:rsidR="00505FE4" w:rsidRPr="003A0FB1" w:rsidRDefault="003C1199" w:rsidP="003C1199">
            <w:pPr>
              <w:pStyle w:val="normal1"/>
              <w:numPr>
                <w:ilvl w:val="0"/>
                <w:numId w:val="1"/>
              </w:numPr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Routing i </w:t>
            </w:r>
            <w:proofErr w:type="spellStart"/>
            <w:r w:rsidRPr="003A0FB1">
              <w:rPr>
                <w:rFonts w:eastAsia="Calibri"/>
                <w:color w:val="00000A"/>
                <w:sz w:val="24"/>
                <w:szCs w:val="24"/>
              </w:rPr>
              <w:t>switching</w:t>
            </w:r>
            <w:proofErr w:type="spellEnd"/>
            <w:r w:rsidRPr="003A0FB1">
              <w:rPr>
                <w:rFonts w:eastAsia="Calibri"/>
                <w:color w:val="00000A"/>
                <w:sz w:val="24"/>
                <w:szCs w:val="24"/>
              </w:rPr>
              <w:t>.</w:t>
            </w:r>
          </w:p>
        </w:tc>
      </w:tr>
    </w:tbl>
    <w:p w14:paraId="1AB848C0" w14:textId="77777777" w:rsidR="00505FE4" w:rsidRPr="003A0FB1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3A0FB1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2ACBB7A2" w14:textId="77777777" w:rsidR="00505FE4" w:rsidRPr="003A0FB1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3A0FB1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64507912" w14:textId="77777777" w:rsidR="00505FE4" w:rsidRPr="003A0FB1" w:rsidRDefault="00505FE4" w:rsidP="00505FE4">
      <w:pPr>
        <w:rPr>
          <w:sz w:val="24"/>
          <w:szCs w:val="24"/>
        </w:rPr>
      </w:pP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3A0FB1" w14:paraId="370C5E5C" w14:textId="77777777" w:rsidTr="003A0FB1">
        <w:trPr>
          <w:jc w:val="center"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7E41A2B8" w14:textId="77777777" w:rsidR="00505FE4" w:rsidRPr="003A0FB1" w:rsidRDefault="00505FE4" w:rsidP="00F77DC4">
            <w:pPr>
              <w:jc w:val="center"/>
              <w:rPr>
                <w:sz w:val="24"/>
                <w:szCs w:val="24"/>
              </w:rPr>
            </w:pPr>
            <w:r w:rsidRPr="003A0FB1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3A0FB1" w14:paraId="12FC2AC1" w14:textId="77777777" w:rsidTr="003A0FB1">
        <w:trPr>
          <w:jc w:val="center"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8CD074" w14:textId="77777777" w:rsidR="00505FE4" w:rsidRPr="003A0FB1" w:rsidRDefault="00505FE4" w:rsidP="00F77DC4">
            <w:pPr>
              <w:rPr>
                <w:sz w:val="22"/>
                <w:szCs w:val="22"/>
              </w:rPr>
            </w:pPr>
            <w:r w:rsidRPr="003A0FB1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525D498" w14:textId="77777777" w:rsidR="00505FE4" w:rsidRPr="003A0FB1" w:rsidRDefault="00505FE4" w:rsidP="00F77DC4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759BF21" w14:textId="77777777" w:rsidR="00505FE4" w:rsidRPr="003A0FB1" w:rsidRDefault="00505FE4" w:rsidP="00F77DC4">
            <w:pPr>
              <w:jc w:val="center"/>
              <w:rPr>
                <w:sz w:val="22"/>
                <w:szCs w:val="22"/>
              </w:rPr>
            </w:pPr>
            <w:r w:rsidRPr="003A0FB1">
              <w:rPr>
                <w:sz w:val="22"/>
                <w:szCs w:val="22"/>
              </w:rPr>
              <w:t xml:space="preserve">Kod kierunkowego efektu </w:t>
            </w:r>
          </w:p>
          <w:p w14:paraId="4906551E" w14:textId="77777777" w:rsidR="00505FE4" w:rsidRPr="003A0FB1" w:rsidRDefault="00505FE4" w:rsidP="00F77DC4">
            <w:pPr>
              <w:jc w:val="center"/>
              <w:rPr>
                <w:sz w:val="22"/>
                <w:szCs w:val="22"/>
              </w:rPr>
            </w:pPr>
            <w:r w:rsidRPr="003A0FB1">
              <w:rPr>
                <w:sz w:val="22"/>
                <w:szCs w:val="22"/>
              </w:rPr>
              <w:t>uczenia się</w:t>
            </w:r>
          </w:p>
        </w:tc>
      </w:tr>
      <w:tr w:rsidR="00505FE4" w:rsidRPr="003A0FB1" w14:paraId="64EA47B4" w14:textId="77777777" w:rsidTr="003A0FB1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5994" w14:textId="114B5046" w:rsidR="00505FE4" w:rsidRPr="003A0FB1" w:rsidRDefault="003C1199" w:rsidP="003C1199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A56D03" w14:textId="26F7E4D2" w:rsidR="00505FE4" w:rsidRPr="003A0FB1" w:rsidRDefault="003C1199" w:rsidP="003C1199">
            <w:pPr>
              <w:rPr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Opisuje działanie przełącznika wielowarstwowego MLS/L3, m.in.: CEF, ASIC, moduły światłowodowe, </w:t>
            </w:r>
            <w:proofErr w:type="spellStart"/>
            <w:r w:rsidRPr="003A0FB1">
              <w:rPr>
                <w:rFonts w:eastAsia="Calibri"/>
                <w:color w:val="00000A"/>
                <w:sz w:val="24"/>
                <w:szCs w:val="24"/>
              </w:rPr>
              <w:t>route</w:t>
            </w:r>
            <w:proofErr w:type="spellEnd"/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 </w:t>
            </w:r>
            <w:proofErr w:type="spellStart"/>
            <w:r w:rsidRPr="003A0FB1">
              <w:rPr>
                <w:rFonts w:eastAsia="Calibri"/>
                <w:color w:val="00000A"/>
                <w:sz w:val="24"/>
                <w:szCs w:val="24"/>
              </w:rPr>
              <w:t>processor</w:t>
            </w:r>
            <w:proofErr w:type="spellEnd"/>
            <w:r w:rsidRPr="003A0FB1">
              <w:rPr>
                <w:rFonts w:eastAsia="Calibri"/>
                <w:color w:val="00000A"/>
                <w:sz w:val="24"/>
                <w:szCs w:val="24"/>
              </w:rPr>
              <w:t>, NSF, itd.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53FBA8" w14:textId="2790A691" w:rsidR="00505FE4" w:rsidRPr="003A0FB1" w:rsidRDefault="003C1199" w:rsidP="00A0655B">
            <w:pPr>
              <w:jc w:val="center"/>
              <w:rPr>
                <w:sz w:val="24"/>
                <w:szCs w:val="24"/>
              </w:rPr>
            </w:pPr>
            <w:r w:rsidRPr="003A0FB1">
              <w:rPr>
                <w:rFonts w:eastAsia="Calibri"/>
                <w:color w:val="000000"/>
                <w:sz w:val="24"/>
                <w:szCs w:val="24"/>
              </w:rPr>
              <w:t>K_W05</w:t>
            </w:r>
          </w:p>
        </w:tc>
      </w:tr>
      <w:tr w:rsidR="00505FE4" w:rsidRPr="003A0FB1" w14:paraId="7C1F3C93" w14:textId="77777777" w:rsidTr="003A0FB1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9EE8" w14:textId="42806F5C" w:rsidR="00505FE4" w:rsidRPr="003A0FB1" w:rsidRDefault="003C1199" w:rsidP="003C1199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30E5A9" w14:textId="77777777" w:rsidR="003C1199" w:rsidRPr="003A0FB1" w:rsidRDefault="003C1199" w:rsidP="003C1199">
            <w:pPr>
              <w:pStyle w:val="normal1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Wyjaśnia działanie sieci bezprzewodowych i wie jak je zabezpieczyć.</w:t>
            </w:r>
          </w:p>
          <w:p w14:paraId="0D55EDF2" w14:textId="77777777" w:rsidR="00505FE4" w:rsidRPr="003A0F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961137" w14:textId="054AA750" w:rsidR="00505FE4" w:rsidRPr="003A0FB1" w:rsidRDefault="003C1199" w:rsidP="00A0655B">
            <w:pPr>
              <w:jc w:val="center"/>
              <w:rPr>
                <w:sz w:val="24"/>
                <w:szCs w:val="24"/>
              </w:rPr>
            </w:pPr>
            <w:r w:rsidRPr="003A0FB1">
              <w:rPr>
                <w:rFonts w:eastAsia="Calibri"/>
                <w:color w:val="000000"/>
                <w:sz w:val="24"/>
                <w:szCs w:val="24"/>
              </w:rPr>
              <w:t>K_W04, K_W08</w:t>
            </w:r>
          </w:p>
        </w:tc>
      </w:tr>
      <w:tr w:rsidR="00505FE4" w:rsidRPr="003A0FB1" w14:paraId="64AF71B4" w14:textId="77777777" w:rsidTr="003A0FB1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CC30" w14:textId="3EEEBA79" w:rsidR="00505FE4" w:rsidRPr="003A0FB1" w:rsidRDefault="003C1199" w:rsidP="003C1199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9D1FC8" w14:textId="7332F48A" w:rsidR="00505FE4" w:rsidRPr="003A0FB1" w:rsidRDefault="003C1199" w:rsidP="003C1199">
            <w:pPr>
              <w:rPr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Opisuje działanie i konfiguracje zaawansowanych technik routingu w sieciach IPv4 i IPv6.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E82D7" w14:textId="77777777" w:rsidR="00505FE4" w:rsidRPr="003A0FB1" w:rsidRDefault="003C1199" w:rsidP="00A0655B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A0FB1">
              <w:rPr>
                <w:rFonts w:eastAsia="Calibri"/>
                <w:color w:val="000000"/>
                <w:sz w:val="24"/>
                <w:szCs w:val="24"/>
              </w:rPr>
              <w:t>K_W08,</w:t>
            </w:r>
          </w:p>
          <w:p w14:paraId="56D92D65" w14:textId="5C12BB42" w:rsidR="003C1199" w:rsidRPr="003A0FB1" w:rsidRDefault="003C1199" w:rsidP="00A0655B">
            <w:pPr>
              <w:jc w:val="center"/>
              <w:rPr>
                <w:sz w:val="24"/>
                <w:szCs w:val="24"/>
              </w:rPr>
            </w:pPr>
            <w:r w:rsidRPr="003A0FB1">
              <w:rPr>
                <w:rFonts w:eastAsia="Calibri"/>
                <w:color w:val="000000"/>
                <w:sz w:val="24"/>
                <w:szCs w:val="24"/>
              </w:rPr>
              <w:t>K_W16</w:t>
            </w:r>
          </w:p>
        </w:tc>
      </w:tr>
      <w:tr w:rsidR="00505FE4" w:rsidRPr="003A0FB1" w14:paraId="501F2D79" w14:textId="77777777" w:rsidTr="003A0FB1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374" w14:textId="7D28C003" w:rsidR="00505FE4" w:rsidRPr="003A0FB1" w:rsidRDefault="003C1199" w:rsidP="003C1199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7A38B" w14:textId="28A0D723" w:rsidR="00505FE4" w:rsidRPr="003A0FB1" w:rsidRDefault="003C1199" w:rsidP="003C1199">
            <w:pPr>
              <w:rPr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Opisuje działanie i konfiguracje zaawansowanych technik </w:t>
            </w:r>
            <w:proofErr w:type="spellStart"/>
            <w:r w:rsidRPr="003A0FB1">
              <w:rPr>
                <w:rFonts w:eastAsia="Calibri"/>
                <w:color w:val="00000A"/>
                <w:sz w:val="24"/>
                <w:szCs w:val="24"/>
              </w:rPr>
              <w:t>switchingu</w:t>
            </w:r>
            <w:proofErr w:type="spellEnd"/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 oraz bezpieczeństwa sieci LAN dostępnych na przełącznikach MLS.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A0D6C8" w14:textId="77777777" w:rsidR="003C1199" w:rsidRPr="003A0FB1" w:rsidRDefault="003C1199" w:rsidP="003C1199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A0FB1">
              <w:rPr>
                <w:rFonts w:eastAsia="Calibri"/>
                <w:color w:val="000000"/>
                <w:sz w:val="24"/>
                <w:szCs w:val="24"/>
              </w:rPr>
              <w:t>K_W08,</w:t>
            </w:r>
          </w:p>
          <w:p w14:paraId="7F99F37E" w14:textId="0F5C8496" w:rsidR="00505FE4" w:rsidRPr="003A0FB1" w:rsidRDefault="003C1199" w:rsidP="003C1199">
            <w:pPr>
              <w:jc w:val="center"/>
              <w:rPr>
                <w:sz w:val="24"/>
                <w:szCs w:val="24"/>
              </w:rPr>
            </w:pPr>
            <w:r w:rsidRPr="003A0FB1">
              <w:rPr>
                <w:rFonts w:eastAsia="Calibri"/>
                <w:color w:val="000000"/>
                <w:sz w:val="24"/>
                <w:szCs w:val="24"/>
              </w:rPr>
              <w:t>K_W16</w:t>
            </w:r>
          </w:p>
        </w:tc>
      </w:tr>
      <w:tr w:rsidR="00505FE4" w:rsidRPr="003A0FB1" w14:paraId="30802325" w14:textId="77777777" w:rsidTr="003A0FB1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48CE" w14:textId="06EB8B85" w:rsidR="00505FE4" w:rsidRPr="003A0FB1" w:rsidRDefault="003C1199" w:rsidP="003C1199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95FC7A" w14:textId="0505BBD3" w:rsidR="00505FE4" w:rsidRPr="003A0FB1" w:rsidRDefault="003C1199" w:rsidP="003C1199">
            <w:pPr>
              <w:rPr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Wyjaśnia działanie redundantnych (odpornych na awarie) sieci LAN i WAN.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71E5E" w14:textId="77777777" w:rsidR="003C1199" w:rsidRPr="003A0FB1" w:rsidRDefault="003C1199" w:rsidP="003C1199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A0FB1">
              <w:rPr>
                <w:rFonts w:eastAsia="Calibri"/>
                <w:color w:val="000000"/>
                <w:sz w:val="24"/>
                <w:szCs w:val="24"/>
              </w:rPr>
              <w:t>K_W08,</w:t>
            </w:r>
          </w:p>
          <w:p w14:paraId="71038E89" w14:textId="0834FEFA" w:rsidR="00505FE4" w:rsidRPr="003A0FB1" w:rsidRDefault="003C1199" w:rsidP="003C1199">
            <w:pPr>
              <w:jc w:val="center"/>
              <w:rPr>
                <w:sz w:val="24"/>
                <w:szCs w:val="24"/>
              </w:rPr>
            </w:pPr>
            <w:r w:rsidRPr="003A0FB1">
              <w:rPr>
                <w:rFonts w:eastAsia="Calibri"/>
                <w:color w:val="000000"/>
                <w:sz w:val="24"/>
                <w:szCs w:val="24"/>
              </w:rPr>
              <w:t>K_W16</w:t>
            </w:r>
          </w:p>
        </w:tc>
      </w:tr>
      <w:tr w:rsidR="00505FE4" w:rsidRPr="003A0FB1" w14:paraId="32265D50" w14:textId="77777777" w:rsidTr="003A0FB1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78F0" w14:textId="02895B75" w:rsidR="00505FE4" w:rsidRPr="003A0FB1" w:rsidRDefault="003C1199" w:rsidP="003C1199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EB7A1D" w14:textId="68E00E21" w:rsidR="00505FE4" w:rsidRPr="003A0FB1" w:rsidRDefault="003C1199" w:rsidP="00DD0418">
            <w:pPr>
              <w:rPr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Konfiguruje i administruje zaawansowanym routingiem, m.in.: BGP, technikami tunelowania, redystrybucjami, </w:t>
            </w:r>
            <w:proofErr w:type="spellStart"/>
            <w:r w:rsidRPr="003A0FB1">
              <w:rPr>
                <w:rFonts w:eastAsia="Calibri"/>
                <w:color w:val="00000A"/>
                <w:sz w:val="24"/>
                <w:szCs w:val="24"/>
              </w:rPr>
              <w:t>summaryzacjami</w:t>
            </w:r>
            <w:proofErr w:type="spellEnd"/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 i IPv6.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98856" w14:textId="77777777" w:rsidR="00DD0418" w:rsidRPr="003A0FB1" w:rsidRDefault="00DD0418" w:rsidP="00DD0418">
            <w:pPr>
              <w:pStyle w:val="normal1"/>
              <w:spacing w:line="276" w:lineRule="auto"/>
              <w:jc w:val="center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K_U08, </w:t>
            </w:r>
          </w:p>
          <w:p w14:paraId="79B865CD" w14:textId="4EC0485F" w:rsidR="00505FE4" w:rsidRPr="003A0FB1" w:rsidRDefault="00DD0418" w:rsidP="00DD0418">
            <w:pPr>
              <w:jc w:val="center"/>
              <w:rPr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K_U22, </w:t>
            </w:r>
            <w:r w:rsidRPr="003A0FB1">
              <w:rPr>
                <w:rFonts w:eastAsia="Calibri"/>
                <w:color w:val="000000"/>
                <w:sz w:val="24"/>
                <w:szCs w:val="24"/>
              </w:rPr>
              <w:t>K_U14</w:t>
            </w:r>
          </w:p>
        </w:tc>
      </w:tr>
      <w:tr w:rsidR="00505FE4" w:rsidRPr="003A0FB1" w14:paraId="0B430076" w14:textId="77777777" w:rsidTr="003A0FB1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9903" w14:textId="3BFA5C3D" w:rsidR="00505FE4" w:rsidRPr="003A0FB1" w:rsidRDefault="003C1199" w:rsidP="003C1199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B8BE7D" w14:textId="2EFAEF85" w:rsidR="00505FE4" w:rsidRPr="003A0FB1" w:rsidRDefault="003C1199" w:rsidP="00DD0418">
            <w:pPr>
              <w:rPr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Administruje przełącznikami wielowarstwowymi (MLS/L3) i zaawansowanym </w:t>
            </w:r>
            <w:proofErr w:type="spellStart"/>
            <w:r w:rsidRPr="003A0FB1">
              <w:rPr>
                <w:rFonts w:eastAsia="Calibri"/>
                <w:color w:val="00000A"/>
                <w:sz w:val="24"/>
                <w:szCs w:val="24"/>
              </w:rPr>
              <w:t>switchingiem</w:t>
            </w:r>
            <w:proofErr w:type="spellEnd"/>
            <w:r w:rsidRPr="003A0FB1">
              <w:rPr>
                <w:rFonts w:eastAsia="Calibri"/>
                <w:color w:val="00000A"/>
                <w:sz w:val="24"/>
                <w:szCs w:val="24"/>
              </w:rPr>
              <w:t>, m.in. zaawansowane techniki VLAN oraz bezpieczeństwa sieci LAN.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70964E" w14:textId="7AEDA52A" w:rsidR="00505FE4" w:rsidRPr="003A0FB1" w:rsidRDefault="00DD0418" w:rsidP="00A0655B">
            <w:pPr>
              <w:jc w:val="center"/>
              <w:rPr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K_U08, </w:t>
            </w:r>
            <w:r w:rsidRPr="003A0FB1">
              <w:rPr>
                <w:rFonts w:eastAsia="Calibri"/>
                <w:color w:val="000000"/>
                <w:sz w:val="24"/>
                <w:szCs w:val="24"/>
              </w:rPr>
              <w:t xml:space="preserve">K_U10, K_U14, </w:t>
            </w:r>
            <w:r w:rsidRPr="003A0FB1">
              <w:rPr>
                <w:rFonts w:eastAsia="Calibri"/>
                <w:color w:val="00000A"/>
                <w:sz w:val="24"/>
                <w:szCs w:val="24"/>
              </w:rPr>
              <w:t>K_U22</w:t>
            </w:r>
          </w:p>
        </w:tc>
      </w:tr>
      <w:tr w:rsidR="00A4490B" w:rsidRPr="003A0FB1" w14:paraId="73C16F6D" w14:textId="77777777" w:rsidTr="003A0FB1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6558" w14:textId="34AB73E8" w:rsidR="00A4490B" w:rsidRPr="003A0FB1" w:rsidRDefault="003C1199" w:rsidP="003C1199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BD9678" w14:textId="3C610F33" w:rsidR="00A4490B" w:rsidRPr="003A0FB1" w:rsidRDefault="003C1199" w:rsidP="00DD0418">
            <w:pPr>
              <w:rPr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Buduje lokalne i rozległe, odporne na awarie sieci komputerowe, wykorzystując zaawansowane techniki routingu i </w:t>
            </w:r>
            <w:proofErr w:type="spellStart"/>
            <w:r w:rsidRPr="003A0FB1">
              <w:rPr>
                <w:rFonts w:eastAsia="Calibri"/>
                <w:color w:val="00000A"/>
                <w:sz w:val="24"/>
                <w:szCs w:val="24"/>
              </w:rPr>
              <w:t>switchingu</w:t>
            </w:r>
            <w:proofErr w:type="spellEnd"/>
            <w:r w:rsidRPr="003A0FB1">
              <w:rPr>
                <w:rFonts w:eastAsia="Calibri"/>
                <w:color w:val="00000A"/>
                <w:sz w:val="24"/>
                <w:szCs w:val="24"/>
              </w:rPr>
              <w:t>. Administruje dużymi sieciami LAN i WAN.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24797" w14:textId="758426D4" w:rsidR="00A4490B" w:rsidRPr="003A0FB1" w:rsidRDefault="00DD0418" w:rsidP="00A0655B">
            <w:pPr>
              <w:jc w:val="center"/>
              <w:rPr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K_U08, </w:t>
            </w:r>
            <w:r w:rsidRPr="003A0FB1">
              <w:rPr>
                <w:rFonts w:eastAsia="Calibri"/>
                <w:color w:val="000000"/>
                <w:sz w:val="24"/>
                <w:szCs w:val="24"/>
              </w:rPr>
              <w:t xml:space="preserve">K_U14, </w:t>
            </w:r>
            <w:r w:rsidRPr="003A0FB1">
              <w:rPr>
                <w:rFonts w:eastAsia="Calibri"/>
                <w:color w:val="00000A"/>
                <w:sz w:val="24"/>
                <w:szCs w:val="24"/>
              </w:rPr>
              <w:t>K_U22</w:t>
            </w:r>
          </w:p>
        </w:tc>
      </w:tr>
      <w:tr w:rsidR="003C1199" w:rsidRPr="003A0FB1" w14:paraId="6E6E1D79" w14:textId="77777777" w:rsidTr="003A0FB1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77B1" w14:textId="4459B5D8" w:rsidR="003C1199" w:rsidRPr="003A0FB1" w:rsidRDefault="003C1199" w:rsidP="003C1199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CEA94E" w14:textId="231ECB38" w:rsidR="003C1199" w:rsidRPr="003A0FB1" w:rsidRDefault="003C1199" w:rsidP="00DD0418">
            <w:pPr>
              <w:rPr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Konfiguruje i zabezpiecza sieci bezprzewodowe.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1CD4E" w14:textId="7D58BDA2" w:rsidR="003C1199" w:rsidRPr="003A0FB1" w:rsidRDefault="00DD0418" w:rsidP="00A0655B">
            <w:pPr>
              <w:jc w:val="center"/>
              <w:rPr>
                <w:sz w:val="24"/>
                <w:szCs w:val="24"/>
              </w:rPr>
            </w:pPr>
            <w:r w:rsidRPr="003A0FB1">
              <w:rPr>
                <w:rFonts w:eastAsia="Calibri"/>
                <w:color w:val="000000"/>
                <w:sz w:val="24"/>
                <w:szCs w:val="24"/>
              </w:rPr>
              <w:t xml:space="preserve">K_U10, </w:t>
            </w: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 </w:t>
            </w:r>
            <w:r w:rsidRPr="003A0FB1">
              <w:rPr>
                <w:rFonts w:eastAsia="Calibri"/>
                <w:color w:val="000000"/>
                <w:sz w:val="24"/>
                <w:szCs w:val="24"/>
              </w:rPr>
              <w:t xml:space="preserve">K_U14, </w:t>
            </w:r>
            <w:r w:rsidRPr="003A0FB1">
              <w:rPr>
                <w:rFonts w:eastAsia="Calibri"/>
                <w:color w:val="00000A"/>
                <w:sz w:val="24"/>
                <w:szCs w:val="24"/>
              </w:rPr>
              <w:t>K_U22</w:t>
            </w:r>
          </w:p>
        </w:tc>
      </w:tr>
      <w:tr w:rsidR="003C1199" w:rsidRPr="003A0FB1" w14:paraId="6D53B1FD" w14:textId="77777777" w:rsidTr="003A0FB1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5EFE" w14:textId="219B353A" w:rsidR="003C1199" w:rsidRPr="003A0FB1" w:rsidRDefault="003C1199" w:rsidP="003C1199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10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4E1F8C" w14:textId="2C165BEF" w:rsidR="003C1199" w:rsidRPr="003A0FB1" w:rsidRDefault="00DD0418" w:rsidP="00DD0418">
            <w:pPr>
              <w:rPr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Pracuje  w zespole.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D1FA3" w14:textId="2045503B" w:rsidR="003C1199" w:rsidRPr="003A0FB1" w:rsidRDefault="00DD0418" w:rsidP="00A0655B">
            <w:pPr>
              <w:jc w:val="center"/>
              <w:rPr>
                <w:sz w:val="24"/>
                <w:szCs w:val="24"/>
              </w:rPr>
            </w:pPr>
            <w:r w:rsidRPr="003A0FB1">
              <w:rPr>
                <w:rFonts w:eastAsia="Calibri"/>
                <w:color w:val="000000"/>
                <w:sz w:val="24"/>
                <w:szCs w:val="24"/>
              </w:rPr>
              <w:t>K_U02</w:t>
            </w:r>
          </w:p>
        </w:tc>
      </w:tr>
      <w:tr w:rsidR="00505FE4" w:rsidRPr="003A0FB1" w14:paraId="520B14CE" w14:textId="77777777" w:rsidTr="003A0F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5EDCA74D" w14:textId="77777777" w:rsidR="00505FE4" w:rsidRPr="003A0FB1" w:rsidRDefault="00505FE4" w:rsidP="00F77DC4">
            <w:pPr>
              <w:jc w:val="center"/>
              <w:rPr>
                <w:sz w:val="24"/>
                <w:szCs w:val="24"/>
              </w:rPr>
            </w:pPr>
            <w:r w:rsidRPr="003A0FB1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3A0FB1" w14:paraId="7DA3D570" w14:textId="77777777" w:rsidTr="003A0F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E2A08E4" w14:textId="77777777" w:rsidR="00505FE4" w:rsidRPr="003A0FB1" w:rsidRDefault="00505FE4" w:rsidP="00F77DC4">
            <w:pPr>
              <w:rPr>
                <w:b/>
                <w:sz w:val="24"/>
                <w:szCs w:val="24"/>
              </w:rPr>
            </w:pPr>
            <w:r w:rsidRPr="003A0FB1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3A0FB1" w14:paraId="62946407" w14:textId="77777777" w:rsidTr="003A0F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1264D8" w14:textId="77777777" w:rsidR="00DD0418" w:rsidRPr="003A0FB1" w:rsidRDefault="00DD0418" w:rsidP="00DD0418">
            <w:pPr>
              <w:pStyle w:val="normal1"/>
              <w:spacing w:line="276" w:lineRule="auto"/>
              <w:ind w:left="720"/>
              <w:rPr>
                <w:rFonts w:eastAsia="Calibri"/>
                <w:color w:val="00000A"/>
                <w:sz w:val="24"/>
                <w:szCs w:val="24"/>
              </w:rPr>
            </w:pPr>
          </w:p>
          <w:p w14:paraId="0EB39334" w14:textId="77777777" w:rsidR="00DD0418" w:rsidRPr="003A0FB1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Techniki tunelowania w IPv6.</w:t>
            </w:r>
          </w:p>
          <w:p w14:paraId="1A22F87A" w14:textId="77777777" w:rsidR="00DD0418" w:rsidRPr="003A0FB1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Protokół routingu EIGRP (IPv4)</w:t>
            </w:r>
          </w:p>
          <w:p w14:paraId="4AA317D8" w14:textId="77777777" w:rsidR="00DD0418" w:rsidRPr="003A0FB1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 EIGRP dla IPv6 oraz OSPFv3.</w:t>
            </w:r>
          </w:p>
          <w:p w14:paraId="6DD683CC" w14:textId="77777777" w:rsidR="00DD0418" w:rsidRPr="003A0FB1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ind w:left="714" w:hanging="357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Redystrybucje tras pomiędzy RIP, OSPF i EIGRP (IPv4).</w:t>
            </w:r>
          </w:p>
          <w:p w14:paraId="598B0A24" w14:textId="77777777" w:rsidR="00DD0418" w:rsidRPr="003A0FB1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ind w:left="714" w:hanging="357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Wieloobszarowy protokół routingu OSPF (IPv4).</w:t>
            </w:r>
          </w:p>
          <w:p w14:paraId="4610E99C" w14:textId="77777777" w:rsidR="00DD0418" w:rsidRPr="003A0FB1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ind w:left="714" w:hanging="357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Tunele GRE i szyfrowane </w:t>
            </w:r>
            <w:proofErr w:type="spellStart"/>
            <w:r w:rsidRPr="003A0FB1">
              <w:rPr>
                <w:rFonts w:eastAsia="Calibri"/>
                <w:color w:val="00000A"/>
                <w:sz w:val="24"/>
                <w:szCs w:val="24"/>
              </w:rPr>
              <w:t>GRE+IPSec</w:t>
            </w:r>
            <w:proofErr w:type="spellEnd"/>
            <w:r w:rsidRPr="003A0FB1">
              <w:rPr>
                <w:rFonts w:eastAsia="Calibri"/>
                <w:color w:val="00000A"/>
                <w:sz w:val="24"/>
                <w:szCs w:val="24"/>
              </w:rPr>
              <w:t>.</w:t>
            </w:r>
          </w:p>
          <w:p w14:paraId="11DEDA0B" w14:textId="77777777" w:rsidR="00DD0418" w:rsidRPr="003A0FB1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ind w:left="714" w:hanging="357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Agregacja łączy w sieciach Ethernet - </w:t>
            </w:r>
            <w:proofErr w:type="spellStart"/>
            <w:r w:rsidRPr="003A0FB1">
              <w:rPr>
                <w:rFonts w:eastAsia="Calibri"/>
                <w:color w:val="00000A"/>
                <w:sz w:val="24"/>
                <w:szCs w:val="24"/>
              </w:rPr>
              <w:t>Etherchannel</w:t>
            </w:r>
            <w:proofErr w:type="spellEnd"/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. </w:t>
            </w:r>
          </w:p>
          <w:p w14:paraId="2D5F9FB4" w14:textId="77777777" w:rsidR="00DD0418" w:rsidRPr="003A0FB1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ind w:left="714" w:hanging="357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Optymalizacja protokołu STP/RSTP. MSTP. </w:t>
            </w:r>
          </w:p>
          <w:p w14:paraId="487E8FB6" w14:textId="77777777" w:rsidR="00DD0418" w:rsidRPr="003A0FB1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ind w:left="714" w:hanging="357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Protokoły nadmiarowości HSRP i VRRP w sieciach LAN i WAN.</w:t>
            </w:r>
          </w:p>
          <w:p w14:paraId="3A5C125C" w14:textId="77777777" w:rsidR="00DD0418" w:rsidRPr="003A0FB1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Bezpieczeństwo STP: </w:t>
            </w:r>
            <w:proofErr w:type="spellStart"/>
            <w:r w:rsidRPr="003A0FB1">
              <w:rPr>
                <w:rFonts w:eastAsia="Calibri"/>
                <w:color w:val="00000A"/>
                <w:sz w:val="24"/>
                <w:szCs w:val="24"/>
              </w:rPr>
              <w:t>loop-guard</w:t>
            </w:r>
            <w:proofErr w:type="spellEnd"/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3A0FB1">
              <w:rPr>
                <w:rFonts w:eastAsia="Calibri"/>
                <w:color w:val="00000A"/>
                <w:sz w:val="24"/>
                <w:szCs w:val="24"/>
              </w:rPr>
              <w:t>loop-guard</w:t>
            </w:r>
            <w:proofErr w:type="spellEnd"/>
            <w:r w:rsidRPr="003A0FB1">
              <w:rPr>
                <w:rFonts w:eastAsia="Calibri"/>
                <w:color w:val="00000A"/>
                <w:sz w:val="24"/>
                <w:szCs w:val="24"/>
              </w:rPr>
              <w:t>, UDLD.</w:t>
            </w:r>
          </w:p>
          <w:p w14:paraId="793913B5" w14:textId="77777777" w:rsidR="00DD0418" w:rsidRPr="003A0FB1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Bezpieczeństwo w sieciach LAN: VACL, prywatne VLAN, DHCP </w:t>
            </w:r>
            <w:proofErr w:type="spellStart"/>
            <w:r w:rsidRPr="003A0FB1">
              <w:rPr>
                <w:rFonts w:eastAsia="Calibri"/>
                <w:color w:val="00000A"/>
                <w:sz w:val="24"/>
                <w:szCs w:val="24"/>
              </w:rPr>
              <w:t>Snooping</w:t>
            </w:r>
            <w:proofErr w:type="spellEnd"/>
            <w:r w:rsidRPr="003A0FB1">
              <w:rPr>
                <w:rFonts w:eastAsia="Calibri"/>
                <w:color w:val="00000A"/>
                <w:sz w:val="24"/>
                <w:szCs w:val="24"/>
              </w:rPr>
              <w:t>, IPSG, DAI.</w:t>
            </w:r>
          </w:p>
          <w:p w14:paraId="1DB6011D" w14:textId="77777777" w:rsidR="00DD0418" w:rsidRPr="003A0FB1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ind w:left="714" w:hanging="357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Protokołu routingu BGP.</w:t>
            </w:r>
          </w:p>
          <w:p w14:paraId="6A5580D6" w14:textId="77777777" w:rsidR="00DD0418" w:rsidRPr="003A0FB1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ind w:left="714" w:hanging="357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Wybrane atrybuty BGP. Manipulacja trasami BGP.</w:t>
            </w:r>
          </w:p>
          <w:p w14:paraId="6D3C80A2" w14:textId="77777777" w:rsidR="00DD0418" w:rsidRPr="003A0FB1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ind w:left="714" w:hanging="357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Sieci bezprzewodowe Wi-Fi.</w:t>
            </w:r>
          </w:p>
          <w:p w14:paraId="451FC076" w14:textId="77777777" w:rsidR="00DD0418" w:rsidRPr="003A0FB1" w:rsidRDefault="00DD0418" w:rsidP="00DD0418">
            <w:pPr>
              <w:pStyle w:val="normal1"/>
              <w:numPr>
                <w:ilvl w:val="0"/>
                <w:numId w:val="2"/>
              </w:numPr>
              <w:spacing w:line="276" w:lineRule="auto"/>
              <w:ind w:left="714" w:hanging="357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VLAN w sieciach bezprzewodowych Wi-Fi.</w:t>
            </w:r>
          </w:p>
          <w:p w14:paraId="6E274136" w14:textId="77777777" w:rsidR="00DD0418" w:rsidRPr="003A0FB1" w:rsidRDefault="00DD0418" w:rsidP="00DD0418">
            <w:pPr>
              <w:pStyle w:val="normal1"/>
              <w:spacing w:line="276" w:lineRule="auto"/>
              <w:ind w:left="720"/>
              <w:rPr>
                <w:rFonts w:eastAsia="Calibri"/>
                <w:color w:val="00000A"/>
                <w:sz w:val="24"/>
                <w:szCs w:val="24"/>
              </w:rPr>
            </w:pPr>
          </w:p>
          <w:p w14:paraId="71C90642" w14:textId="77777777" w:rsidR="00A116D0" w:rsidRPr="003A0FB1" w:rsidRDefault="00A116D0" w:rsidP="00A116D0">
            <w:pPr>
              <w:pStyle w:val="normal1"/>
              <w:rPr>
                <w:rFonts w:eastAsia="Calibri"/>
                <w:color w:val="00000A"/>
                <w:sz w:val="24"/>
                <w:szCs w:val="24"/>
                <w:u w:val="single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  <w:u w:val="single"/>
              </w:rPr>
              <w:t>Uwaga!</w:t>
            </w:r>
          </w:p>
          <w:p w14:paraId="114015E3" w14:textId="4802194C" w:rsidR="00505FE4" w:rsidRPr="003A0FB1" w:rsidRDefault="00A116D0" w:rsidP="00A116D0">
            <w:pPr>
              <w:rPr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Każdy z wykładów trwa </w:t>
            </w:r>
            <w:r w:rsidRPr="003A0FB1">
              <w:rPr>
                <w:rFonts w:eastAsia="Calibri"/>
                <w:color w:val="00000A"/>
                <w:sz w:val="24"/>
                <w:szCs w:val="24"/>
                <w:u w:val="single"/>
              </w:rPr>
              <w:t>1h lekcyjną</w:t>
            </w: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 i jest przeznaczony do odpowiedniego w kolejności  1   laboratorium, które trwa 3h.</w:t>
            </w:r>
          </w:p>
        </w:tc>
      </w:tr>
      <w:tr w:rsidR="00505FE4" w:rsidRPr="003A0FB1" w14:paraId="137C86EB" w14:textId="77777777" w:rsidTr="003A0F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1CE5414" w14:textId="77777777" w:rsidR="00505FE4" w:rsidRPr="003A0FB1" w:rsidRDefault="00505FE4" w:rsidP="00F77DC4">
            <w:pPr>
              <w:rPr>
                <w:b/>
                <w:sz w:val="24"/>
                <w:szCs w:val="24"/>
              </w:rPr>
            </w:pPr>
            <w:r w:rsidRPr="003A0FB1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3A0FB1" w14:paraId="4ED944EF" w14:textId="77777777" w:rsidTr="003A0F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B509E65" w14:textId="77777777" w:rsidR="00505FE4" w:rsidRPr="003A0FB1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3A0FB1" w14:paraId="4113EED8" w14:textId="77777777" w:rsidTr="003A0F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036602B" w14:textId="77777777" w:rsidR="00505FE4" w:rsidRPr="003A0FB1" w:rsidRDefault="00505FE4" w:rsidP="00F77DC4">
            <w:pPr>
              <w:pStyle w:val="Nagwek1"/>
              <w:rPr>
                <w:szCs w:val="24"/>
              </w:rPr>
            </w:pPr>
            <w:r w:rsidRPr="003A0FB1">
              <w:rPr>
                <w:szCs w:val="24"/>
              </w:rPr>
              <w:t>Laboratorium</w:t>
            </w:r>
          </w:p>
        </w:tc>
      </w:tr>
      <w:tr w:rsidR="00505FE4" w:rsidRPr="003A0FB1" w14:paraId="1146375D" w14:textId="77777777" w:rsidTr="003A0F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3EDD97" w14:textId="77777777" w:rsidR="00DD0418" w:rsidRPr="003A0FB1" w:rsidRDefault="00DD0418" w:rsidP="00DD0418">
            <w:pPr>
              <w:pStyle w:val="normal1"/>
              <w:keepLines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Konfiguracja różnych technik tunelowania w IPv6.</w:t>
            </w:r>
          </w:p>
          <w:p w14:paraId="39C7C27F" w14:textId="77777777" w:rsidR="00DD0418" w:rsidRPr="003A0FB1" w:rsidRDefault="00DD0418" w:rsidP="00DD0418">
            <w:pPr>
              <w:pStyle w:val="normal1"/>
              <w:keepLines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Konfiguracja i weryfikacja działania EIGRP. Uwierzytelnianie w EIGRP (IPv4).</w:t>
            </w:r>
          </w:p>
          <w:p w14:paraId="3F7D5768" w14:textId="77777777" w:rsidR="00DD0418" w:rsidRPr="003A0FB1" w:rsidRDefault="00DD0418" w:rsidP="00DD0418">
            <w:pPr>
              <w:pStyle w:val="normal1"/>
              <w:numPr>
                <w:ilvl w:val="0"/>
                <w:numId w:val="3"/>
              </w:numPr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Konfiguracja i weryfikacja działania EIGRP dla IPv6 oraz OSPFv3.</w:t>
            </w:r>
          </w:p>
          <w:p w14:paraId="468EFF62" w14:textId="77777777" w:rsidR="00DD0418" w:rsidRPr="003A0FB1" w:rsidRDefault="00DD0418" w:rsidP="00DD0418">
            <w:pPr>
              <w:pStyle w:val="normal1"/>
              <w:keepLines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Konfiguracja redystrybucji tras pomiędzy RIP, OSPF i EIGRP (IPv4).</w:t>
            </w:r>
          </w:p>
          <w:p w14:paraId="76E81AD4" w14:textId="77777777" w:rsidR="00DD0418" w:rsidRPr="003A0FB1" w:rsidRDefault="00DD0418" w:rsidP="00DD0418">
            <w:pPr>
              <w:pStyle w:val="normal1"/>
              <w:keepLines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Konfiguracja wielu obszarów OSPF. Virtual-linki (IPv4).</w:t>
            </w:r>
          </w:p>
          <w:p w14:paraId="415A3B1D" w14:textId="77777777" w:rsidR="00DD0418" w:rsidRPr="003A0FB1" w:rsidRDefault="00DD0418" w:rsidP="00DD0418">
            <w:pPr>
              <w:pStyle w:val="normal1"/>
              <w:keepLines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Konfiguracja tuneli GRE i szyfrowanych </w:t>
            </w:r>
            <w:proofErr w:type="spellStart"/>
            <w:r w:rsidRPr="003A0FB1">
              <w:rPr>
                <w:rFonts w:eastAsia="Calibri"/>
                <w:color w:val="00000A"/>
                <w:sz w:val="24"/>
                <w:szCs w:val="24"/>
              </w:rPr>
              <w:t>GRE+IPSec</w:t>
            </w:r>
            <w:proofErr w:type="spellEnd"/>
            <w:r w:rsidRPr="003A0FB1">
              <w:rPr>
                <w:rFonts w:eastAsia="Calibri"/>
                <w:color w:val="00000A"/>
                <w:sz w:val="24"/>
                <w:szCs w:val="24"/>
              </w:rPr>
              <w:t>.</w:t>
            </w:r>
          </w:p>
          <w:p w14:paraId="3D9AAA5E" w14:textId="77777777" w:rsidR="00DD0418" w:rsidRPr="003A0FB1" w:rsidRDefault="00DD0418" w:rsidP="00DD0418">
            <w:pPr>
              <w:pStyle w:val="normal1"/>
              <w:keepLines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Konfiguracja i weryfikacja działania agregacji łączy - </w:t>
            </w:r>
            <w:proofErr w:type="spellStart"/>
            <w:r w:rsidRPr="003A0FB1">
              <w:rPr>
                <w:rFonts w:eastAsia="Calibri"/>
                <w:color w:val="00000A"/>
                <w:sz w:val="24"/>
                <w:szCs w:val="24"/>
              </w:rPr>
              <w:t>Etherchannel</w:t>
            </w:r>
            <w:proofErr w:type="spellEnd"/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. LACP i </w:t>
            </w:r>
            <w:proofErr w:type="spellStart"/>
            <w:r w:rsidRPr="003A0FB1">
              <w:rPr>
                <w:rFonts w:eastAsia="Calibri"/>
                <w:color w:val="00000A"/>
                <w:sz w:val="24"/>
                <w:szCs w:val="24"/>
              </w:rPr>
              <w:t>PAgP</w:t>
            </w:r>
            <w:proofErr w:type="spellEnd"/>
            <w:r w:rsidRPr="003A0FB1">
              <w:rPr>
                <w:rFonts w:eastAsia="Calibri"/>
                <w:color w:val="00000A"/>
                <w:sz w:val="24"/>
                <w:szCs w:val="24"/>
              </w:rPr>
              <w:t>.</w:t>
            </w:r>
          </w:p>
          <w:p w14:paraId="7186A206" w14:textId="77777777" w:rsidR="00DD0418" w:rsidRPr="003A0FB1" w:rsidRDefault="00DD0418" w:rsidP="00DD0418">
            <w:pPr>
              <w:pStyle w:val="normal1"/>
              <w:keepLines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Manipulacja parametrami protokołu STP/RSTP. Konfiguracja i weryfikacja działania MSTP. </w:t>
            </w:r>
          </w:p>
          <w:p w14:paraId="5502C421" w14:textId="77777777" w:rsidR="00DD0418" w:rsidRPr="003A0FB1" w:rsidRDefault="00DD0418" w:rsidP="00DD0418">
            <w:pPr>
              <w:pStyle w:val="normal1"/>
              <w:keepLines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Konfiguracja nadmiarowości w sieciach LAN (przełączniki) - połączenie HSRP z PVRST+.</w:t>
            </w:r>
          </w:p>
          <w:p w14:paraId="662AFAE1" w14:textId="77777777" w:rsidR="00DD0418" w:rsidRPr="003A0FB1" w:rsidRDefault="00DD0418" w:rsidP="00DD0418">
            <w:pPr>
              <w:pStyle w:val="normal1"/>
              <w:numPr>
                <w:ilvl w:val="0"/>
                <w:numId w:val="3"/>
              </w:numPr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Konfiguracja zabezpieczeń STP:  </w:t>
            </w:r>
            <w:proofErr w:type="spellStart"/>
            <w:r w:rsidRPr="003A0FB1">
              <w:rPr>
                <w:rFonts w:eastAsia="Calibri"/>
                <w:color w:val="00000A"/>
                <w:sz w:val="24"/>
                <w:szCs w:val="24"/>
              </w:rPr>
              <w:t>Loop-Guard</w:t>
            </w:r>
            <w:proofErr w:type="spellEnd"/>
            <w:r w:rsidRPr="003A0FB1">
              <w:rPr>
                <w:rFonts w:eastAsia="Calibri"/>
                <w:color w:val="00000A"/>
                <w:sz w:val="24"/>
                <w:szCs w:val="24"/>
              </w:rPr>
              <w:t>, Root-</w:t>
            </w:r>
            <w:proofErr w:type="spellStart"/>
            <w:r w:rsidRPr="003A0FB1">
              <w:rPr>
                <w:rFonts w:eastAsia="Calibri"/>
                <w:color w:val="00000A"/>
                <w:sz w:val="24"/>
                <w:szCs w:val="24"/>
              </w:rPr>
              <w:t>Guard</w:t>
            </w:r>
            <w:proofErr w:type="spellEnd"/>
            <w:r w:rsidRPr="003A0FB1">
              <w:rPr>
                <w:rFonts w:eastAsia="Calibri"/>
                <w:color w:val="00000A"/>
                <w:sz w:val="24"/>
                <w:szCs w:val="24"/>
              </w:rPr>
              <w:t>.</w:t>
            </w:r>
          </w:p>
          <w:p w14:paraId="19E7823A" w14:textId="77777777" w:rsidR="00DD0418" w:rsidRPr="003A0FB1" w:rsidRDefault="00DD0418" w:rsidP="00DD0418">
            <w:pPr>
              <w:pStyle w:val="normal1"/>
              <w:numPr>
                <w:ilvl w:val="0"/>
                <w:numId w:val="3"/>
              </w:numPr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Konfiguracja zabezpieczeń w sieciach LAN: VACL, prywatne VLAN, DHCP </w:t>
            </w:r>
            <w:proofErr w:type="spellStart"/>
            <w:r w:rsidRPr="003A0FB1">
              <w:rPr>
                <w:rFonts w:eastAsia="Calibri"/>
                <w:color w:val="00000A"/>
                <w:sz w:val="24"/>
                <w:szCs w:val="24"/>
              </w:rPr>
              <w:t>Snooping</w:t>
            </w:r>
            <w:proofErr w:type="spellEnd"/>
            <w:r w:rsidRPr="003A0FB1">
              <w:rPr>
                <w:rFonts w:eastAsia="Calibri"/>
                <w:color w:val="00000A"/>
                <w:sz w:val="24"/>
                <w:szCs w:val="24"/>
              </w:rPr>
              <w:t>, IPSG, DAI.</w:t>
            </w:r>
          </w:p>
          <w:p w14:paraId="617BA18B" w14:textId="77777777" w:rsidR="00DD0418" w:rsidRPr="003A0FB1" w:rsidRDefault="00DD0418" w:rsidP="00DD0418">
            <w:pPr>
              <w:pStyle w:val="normal1"/>
              <w:keepLines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Konfiguracja i weryfikacja działania protokołu BGP.</w:t>
            </w:r>
          </w:p>
          <w:p w14:paraId="5EF12D5B" w14:textId="77777777" w:rsidR="00DD0418" w:rsidRPr="003A0FB1" w:rsidRDefault="00DD0418" w:rsidP="00DD0418">
            <w:pPr>
              <w:pStyle w:val="normal1"/>
              <w:keepLines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lastRenderedPageBreak/>
              <w:t>Konfiguracja wybranych atrybutów BGP i manipulacja trasami.</w:t>
            </w:r>
          </w:p>
          <w:p w14:paraId="6565F06C" w14:textId="77777777" w:rsidR="00DD0418" w:rsidRPr="003A0FB1" w:rsidRDefault="00DD0418" w:rsidP="00DD0418">
            <w:pPr>
              <w:pStyle w:val="normal1"/>
              <w:keepLines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Konfiguracja sieci bezprzewodowych Wi-Fi.</w:t>
            </w:r>
          </w:p>
          <w:p w14:paraId="12C53C73" w14:textId="77777777" w:rsidR="00DD0418" w:rsidRPr="003A0FB1" w:rsidRDefault="00DD0418" w:rsidP="00DD0418">
            <w:pPr>
              <w:pStyle w:val="normal1"/>
              <w:keepLines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Konfiguracja sieci VLAN w </w:t>
            </w:r>
            <w:proofErr w:type="spellStart"/>
            <w:r w:rsidRPr="003A0FB1">
              <w:rPr>
                <w:rFonts w:eastAsia="Calibri"/>
                <w:color w:val="00000A"/>
                <w:sz w:val="24"/>
                <w:szCs w:val="24"/>
              </w:rPr>
              <w:t>Wi-FI</w:t>
            </w:r>
            <w:proofErr w:type="spellEnd"/>
            <w:r w:rsidRPr="003A0FB1">
              <w:rPr>
                <w:rFonts w:eastAsia="Calibri"/>
                <w:color w:val="00000A"/>
                <w:sz w:val="24"/>
                <w:szCs w:val="24"/>
              </w:rPr>
              <w:t>.</w:t>
            </w:r>
          </w:p>
          <w:p w14:paraId="33ACB9C1" w14:textId="77777777" w:rsidR="00DD0418" w:rsidRPr="003A0FB1" w:rsidRDefault="00DD0418" w:rsidP="00DD0418">
            <w:pPr>
              <w:pStyle w:val="normal1"/>
              <w:keepLines/>
              <w:ind w:left="720"/>
              <w:rPr>
                <w:rFonts w:eastAsia="Calibri"/>
                <w:color w:val="00000A"/>
                <w:sz w:val="24"/>
                <w:szCs w:val="24"/>
              </w:rPr>
            </w:pPr>
          </w:p>
          <w:p w14:paraId="7E3FA6D1" w14:textId="77777777" w:rsidR="00A116D0" w:rsidRPr="003A0FB1" w:rsidRDefault="00A116D0" w:rsidP="00A116D0">
            <w:pPr>
              <w:pStyle w:val="normal1"/>
              <w:rPr>
                <w:rFonts w:eastAsia="Calibri"/>
                <w:color w:val="00000A"/>
                <w:sz w:val="24"/>
                <w:szCs w:val="24"/>
                <w:u w:val="single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  <w:u w:val="single"/>
              </w:rPr>
              <w:t>Uwaga!</w:t>
            </w:r>
          </w:p>
          <w:p w14:paraId="34BEA82B" w14:textId="6AEF9184" w:rsidR="00505FE4" w:rsidRPr="003A0FB1" w:rsidRDefault="00A116D0" w:rsidP="00A116D0">
            <w:pPr>
              <w:rPr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Każde laboratorium trwa </w:t>
            </w:r>
            <w:r w:rsidRPr="003A0FB1">
              <w:rPr>
                <w:rFonts w:eastAsia="Calibri"/>
                <w:color w:val="00000A"/>
                <w:sz w:val="24"/>
                <w:szCs w:val="24"/>
                <w:u w:val="single"/>
              </w:rPr>
              <w:t>3 h lekcyjne</w:t>
            </w: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. Do każdego laboratorium jest przeznaczona 1h wykładu.  Laboratorium zostało dostosowane do współczesnych, </w:t>
            </w:r>
            <w:r w:rsidRPr="003A0FB1">
              <w:rPr>
                <w:rFonts w:eastAsia="Calibri"/>
                <w:color w:val="00000A"/>
                <w:sz w:val="24"/>
                <w:szCs w:val="24"/>
                <w:u w:val="single"/>
              </w:rPr>
              <w:t>dużych</w:t>
            </w: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 sieci  komputerowych. Wszystkie lab. wykonywane są na prawdziwym sprzęcie Cisco. Lab. ma charakter uniwersalny, wszystkie konfiguracje lub prawie wszystkie będą działały na sprzęcie innych producentów, tj.: </w:t>
            </w:r>
            <w:proofErr w:type="spellStart"/>
            <w:r w:rsidRPr="003A0FB1">
              <w:rPr>
                <w:rFonts w:eastAsia="Calibri"/>
                <w:color w:val="00000A"/>
                <w:sz w:val="24"/>
                <w:szCs w:val="24"/>
              </w:rPr>
              <w:t>Juniper</w:t>
            </w:r>
            <w:proofErr w:type="spellEnd"/>
            <w:r w:rsidRPr="003A0FB1">
              <w:rPr>
                <w:rFonts w:eastAsia="Calibri"/>
                <w:color w:val="00000A"/>
                <w:sz w:val="24"/>
                <w:szCs w:val="24"/>
              </w:rPr>
              <w:t>, HP, Dell, D-link, itd.</w:t>
            </w:r>
          </w:p>
        </w:tc>
      </w:tr>
      <w:tr w:rsidR="00505FE4" w:rsidRPr="003A0FB1" w14:paraId="5B8F1586" w14:textId="77777777" w:rsidTr="003A0F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DC6B809" w14:textId="77777777" w:rsidR="00505FE4" w:rsidRPr="003A0FB1" w:rsidRDefault="00505FE4" w:rsidP="00F77DC4">
            <w:pPr>
              <w:pStyle w:val="Nagwek1"/>
              <w:rPr>
                <w:szCs w:val="24"/>
              </w:rPr>
            </w:pPr>
            <w:r w:rsidRPr="003A0FB1">
              <w:rPr>
                <w:szCs w:val="24"/>
              </w:rPr>
              <w:lastRenderedPageBreak/>
              <w:t>Projekt</w:t>
            </w:r>
          </w:p>
        </w:tc>
      </w:tr>
      <w:tr w:rsidR="00505FE4" w:rsidRPr="003A0FB1" w14:paraId="0A7770AA" w14:textId="77777777" w:rsidTr="003A0F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B3990DF" w14:textId="77777777" w:rsidR="00505FE4" w:rsidRPr="003A0FB1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3A0FB1" w14:paraId="186994DA" w14:textId="77777777" w:rsidTr="003A0F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2329DF55" w14:textId="77777777" w:rsidR="00505FE4" w:rsidRPr="003A0FB1" w:rsidRDefault="00505FE4" w:rsidP="00F77DC4">
            <w:pPr>
              <w:rPr>
                <w:b/>
                <w:sz w:val="24"/>
                <w:szCs w:val="24"/>
              </w:rPr>
            </w:pPr>
            <w:r w:rsidRPr="003A0FB1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3A0FB1" w14:paraId="3FA23373" w14:textId="77777777" w:rsidTr="003A0F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8021EC" w14:textId="77777777" w:rsidR="00505FE4" w:rsidRPr="003A0FB1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3A0FB1" w14:paraId="2F8D26EF" w14:textId="77777777" w:rsidTr="003A0F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4C9C9F03" w14:textId="77777777" w:rsidR="00505FE4" w:rsidRPr="003A0FB1" w:rsidRDefault="00505FE4" w:rsidP="00F77DC4">
            <w:pPr>
              <w:rPr>
                <w:b/>
                <w:sz w:val="24"/>
                <w:szCs w:val="24"/>
              </w:rPr>
            </w:pPr>
            <w:r w:rsidRPr="003A0FB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3A0FB1" w14:paraId="175BC12D" w14:textId="77777777" w:rsidTr="003A0F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1B676E" w14:textId="77777777" w:rsidR="00505FE4" w:rsidRPr="003A0FB1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360EA980" w14:textId="77777777" w:rsidR="00505FE4" w:rsidRPr="003A0FB1" w:rsidRDefault="00505FE4" w:rsidP="00505FE4">
      <w:pPr>
        <w:rPr>
          <w:sz w:val="24"/>
          <w:szCs w:val="24"/>
        </w:rPr>
      </w:pP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3A0FB1" w14:paraId="761365FA" w14:textId="77777777" w:rsidTr="003A0FB1">
        <w:trPr>
          <w:jc w:val="center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5848" w14:textId="77777777" w:rsidR="00505FE4" w:rsidRPr="003A0FB1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149C9A" w14:textId="77777777" w:rsidR="00DD0418" w:rsidRPr="003A0FB1" w:rsidRDefault="00DD0418" w:rsidP="00DD0418">
            <w:pPr>
              <w:pStyle w:val="normal1"/>
              <w:jc w:val="both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Materiały Akademii Cisco:</w:t>
            </w:r>
          </w:p>
          <w:p w14:paraId="32C8C685" w14:textId="77777777" w:rsidR="00DD0418" w:rsidRPr="003A0FB1" w:rsidRDefault="00DD0418" w:rsidP="00DD0418">
            <w:pPr>
              <w:pStyle w:val="normal1"/>
              <w:numPr>
                <w:ilvl w:val="0"/>
                <w:numId w:val="4"/>
              </w:numPr>
              <w:jc w:val="both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Wykłady w postaci plików </w:t>
            </w:r>
            <w:proofErr w:type="spellStart"/>
            <w:r w:rsidRPr="003A0FB1">
              <w:rPr>
                <w:rFonts w:eastAsia="Calibri"/>
                <w:color w:val="00000A"/>
                <w:sz w:val="24"/>
                <w:szCs w:val="24"/>
              </w:rPr>
              <w:t>ppt</w:t>
            </w:r>
            <w:proofErr w:type="spellEnd"/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 lub pdf.</w:t>
            </w:r>
          </w:p>
          <w:p w14:paraId="0F0CB89F" w14:textId="5B74987C" w:rsidR="00505FE4" w:rsidRPr="003A0FB1" w:rsidRDefault="00DD0418" w:rsidP="00DD0418">
            <w:pPr>
              <w:pStyle w:val="normal1"/>
              <w:numPr>
                <w:ilvl w:val="0"/>
                <w:numId w:val="4"/>
              </w:numPr>
              <w:jc w:val="both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Lab. w postaci plików: </w:t>
            </w:r>
            <w:proofErr w:type="spellStart"/>
            <w:r w:rsidRPr="003A0FB1">
              <w:rPr>
                <w:rFonts w:eastAsia="Calibri"/>
                <w:color w:val="00000A"/>
                <w:sz w:val="24"/>
                <w:szCs w:val="24"/>
              </w:rPr>
              <w:t>doc</w:t>
            </w:r>
            <w:proofErr w:type="spellEnd"/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3A0FB1">
              <w:rPr>
                <w:rFonts w:eastAsia="Calibri"/>
                <w:color w:val="00000A"/>
                <w:sz w:val="24"/>
                <w:szCs w:val="24"/>
              </w:rPr>
              <w:t>docx</w:t>
            </w:r>
            <w:proofErr w:type="spellEnd"/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 lub pdf do wykonania na sprzęcie Cisco w laboratorium.</w:t>
            </w:r>
          </w:p>
        </w:tc>
      </w:tr>
      <w:tr w:rsidR="00505FE4" w:rsidRPr="003A0FB1" w14:paraId="4B10F20A" w14:textId="77777777" w:rsidTr="003A0FB1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2D31" w14:textId="77777777" w:rsidR="00505FE4" w:rsidRPr="003A0FB1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4A89BB" w14:textId="77777777" w:rsidR="00DD0418" w:rsidRPr="003A0FB1" w:rsidRDefault="00DD0418" w:rsidP="00DD0418">
            <w:pPr>
              <w:pStyle w:val="normal1"/>
              <w:rPr>
                <w:rFonts w:eastAsia="Calibri"/>
                <w:color w:val="000000"/>
                <w:sz w:val="24"/>
                <w:szCs w:val="24"/>
              </w:rPr>
            </w:pPr>
            <w:r w:rsidRPr="003A0FB1">
              <w:rPr>
                <w:rFonts w:eastAsia="Calibri"/>
                <w:sz w:val="24"/>
                <w:szCs w:val="24"/>
              </w:rPr>
              <w:t xml:space="preserve">Wyszukiwarka dokumentacji na </w:t>
            </w:r>
            <w:r w:rsidRPr="003A0FB1">
              <w:rPr>
                <w:rFonts w:eastAsia="Calibri"/>
                <w:sz w:val="24"/>
                <w:szCs w:val="24"/>
                <w:u w:val="single"/>
              </w:rPr>
              <w:t>www.cisco.com</w:t>
            </w:r>
            <w:r w:rsidRPr="003A0FB1">
              <w:rPr>
                <w:rFonts w:eastAsia="Calibri"/>
                <w:sz w:val="24"/>
                <w:szCs w:val="24"/>
              </w:rPr>
              <w:t>.</w:t>
            </w:r>
          </w:p>
          <w:p w14:paraId="5C9E96ED" w14:textId="77777777" w:rsidR="00505FE4" w:rsidRPr="003A0FB1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  <w:tr w:rsidR="00505FE4" w:rsidRPr="003A0FB1" w14:paraId="4D15731A" w14:textId="77777777" w:rsidTr="003A0FB1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51B5" w14:textId="77777777" w:rsidR="00505FE4" w:rsidRPr="003A0FB1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3A0FB1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A5720F" w14:textId="7B571B64" w:rsidR="00505FE4" w:rsidRPr="003A0FB1" w:rsidRDefault="00DD0418" w:rsidP="00A0655B">
            <w:pPr>
              <w:ind w:left="72"/>
              <w:rPr>
                <w:sz w:val="24"/>
                <w:szCs w:val="24"/>
              </w:rPr>
            </w:pPr>
            <w:r w:rsidRPr="003A0FB1">
              <w:rPr>
                <w:rFonts w:eastAsia="Calibri"/>
                <w:color w:val="000000"/>
                <w:sz w:val="24"/>
                <w:szCs w:val="24"/>
              </w:rPr>
              <w:t>Wykład, pokazy konfiguracji  na sprzęcie Cisco</w:t>
            </w:r>
            <w:r w:rsidRPr="003A0FB1">
              <w:rPr>
                <w:rFonts w:eastAsia="Calibri"/>
                <w:sz w:val="24"/>
                <w:szCs w:val="24"/>
              </w:rPr>
              <w:t xml:space="preserve">, praca na sprzęcie </w:t>
            </w:r>
            <w:proofErr w:type="spellStart"/>
            <w:r w:rsidRPr="003A0FB1">
              <w:rPr>
                <w:rFonts w:eastAsia="Calibri"/>
                <w:sz w:val="24"/>
                <w:szCs w:val="24"/>
              </w:rPr>
              <w:t>cisco</w:t>
            </w:r>
            <w:proofErr w:type="spellEnd"/>
            <w:r w:rsidRPr="003A0FB1">
              <w:rPr>
                <w:rFonts w:eastAsia="Calibri"/>
                <w:sz w:val="24"/>
                <w:szCs w:val="24"/>
              </w:rPr>
              <w:t xml:space="preserve"> w laboratorium.</w:t>
            </w:r>
          </w:p>
        </w:tc>
      </w:tr>
      <w:tr w:rsidR="00505FE4" w:rsidRPr="003A0FB1" w14:paraId="0BC4F040" w14:textId="77777777" w:rsidTr="003A0FB1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AED9B7D" w14:textId="77777777" w:rsidR="00505FE4" w:rsidRPr="003A0FB1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72EB98" w14:textId="77777777" w:rsidR="00505FE4" w:rsidRPr="003A0FB1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76B464B8" w14:textId="56802E16" w:rsidR="00505FE4" w:rsidRPr="003A0FB1" w:rsidRDefault="00505FE4" w:rsidP="00505FE4">
      <w:pPr>
        <w:rPr>
          <w:sz w:val="22"/>
          <w:szCs w:val="22"/>
        </w:rPr>
      </w:pPr>
      <w:r w:rsidRPr="003A0FB1">
        <w:rPr>
          <w:sz w:val="22"/>
          <w:szCs w:val="22"/>
        </w:rPr>
        <w:t>* Literatura może być zmieniona po akceptacji Dyrektora Instytutu</w:t>
      </w:r>
    </w:p>
    <w:tbl>
      <w:tblPr>
        <w:tblW w:w="10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3A0FB1" w14:paraId="5A134E8C" w14:textId="77777777" w:rsidTr="003A0FB1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0188D91D" w14:textId="77777777" w:rsidR="00505FE4" w:rsidRPr="003A0FB1" w:rsidRDefault="00505FE4" w:rsidP="00F77DC4">
            <w:pPr>
              <w:jc w:val="center"/>
              <w:rPr>
                <w:sz w:val="22"/>
                <w:szCs w:val="22"/>
              </w:rPr>
            </w:pPr>
            <w:r w:rsidRPr="003A0FB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FDE128" w14:textId="77777777" w:rsidR="00505FE4" w:rsidRPr="003A0FB1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1BB3C182" w14:textId="77777777" w:rsidR="00505FE4" w:rsidRPr="003A0FB1" w:rsidRDefault="00505FE4" w:rsidP="00F77DC4">
            <w:pPr>
              <w:jc w:val="center"/>
              <w:rPr>
                <w:sz w:val="18"/>
                <w:szCs w:val="18"/>
              </w:rPr>
            </w:pPr>
            <w:r w:rsidRPr="003A0FB1">
              <w:rPr>
                <w:sz w:val="18"/>
                <w:szCs w:val="18"/>
              </w:rPr>
              <w:t>Nr efektu uczenia się/grupy efektów</w:t>
            </w:r>
            <w:r w:rsidRPr="003A0FB1">
              <w:rPr>
                <w:sz w:val="18"/>
                <w:szCs w:val="18"/>
              </w:rPr>
              <w:br/>
            </w:r>
          </w:p>
        </w:tc>
      </w:tr>
      <w:tr w:rsidR="00505FE4" w:rsidRPr="003A0FB1" w14:paraId="7E623DD1" w14:textId="77777777" w:rsidTr="003A0FB1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94526" w14:textId="2EF37915" w:rsidR="00505FE4" w:rsidRPr="003A0FB1" w:rsidRDefault="00DD0418" w:rsidP="00A0655B">
            <w:pPr>
              <w:rPr>
                <w:sz w:val="22"/>
                <w:szCs w:val="22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Egzamin z treści wykładu.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9E990C" w14:textId="59EF10AC" w:rsidR="00505FE4" w:rsidRPr="003A0FB1" w:rsidRDefault="00DD0418" w:rsidP="00A0655B">
            <w:pPr>
              <w:rPr>
                <w:sz w:val="22"/>
                <w:szCs w:val="22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01-05</w:t>
            </w:r>
          </w:p>
        </w:tc>
      </w:tr>
      <w:tr w:rsidR="00505FE4" w:rsidRPr="003A0FB1" w14:paraId="2ED31291" w14:textId="77777777" w:rsidTr="003A0FB1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80AD" w14:textId="4320F30F" w:rsidR="00505FE4" w:rsidRPr="003A0FB1" w:rsidRDefault="00DD0418" w:rsidP="00A0655B">
            <w:pPr>
              <w:rPr>
                <w:sz w:val="22"/>
                <w:szCs w:val="22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Wykonanie zadanej konfiguracji na sprzęcie Cisco.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57292A" w14:textId="0A020051" w:rsidR="00505FE4" w:rsidRPr="003A0FB1" w:rsidRDefault="00DD0418" w:rsidP="00A0655B">
            <w:pPr>
              <w:rPr>
                <w:sz w:val="22"/>
                <w:szCs w:val="22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06-10</w:t>
            </w:r>
          </w:p>
        </w:tc>
      </w:tr>
      <w:tr w:rsidR="00505FE4" w:rsidRPr="003A0FB1" w14:paraId="137A5D27" w14:textId="77777777" w:rsidTr="003A0FB1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0423" w14:textId="77777777" w:rsidR="00505FE4" w:rsidRPr="003A0FB1" w:rsidRDefault="00505FE4" w:rsidP="00A065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7AD26" w14:textId="77777777" w:rsidR="00505FE4" w:rsidRPr="003A0FB1" w:rsidRDefault="00505FE4" w:rsidP="00A0655B">
            <w:pPr>
              <w:rPr>
                <w:sz w:val="22"/>
                <w:szCs w:val="22"/>
              </w:rPr>
            </w:pPr>
          </w:p>
        </w:tc>
      </w:tr>
      <w:tr w:rsidR="00505FE4" w:rsidRPr="003A0FB1" w14:paraId="3C61C68C" w14:textId="77777777" w:rsidTr="003A0FB1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8546C8B" w14:textId="77777777" w:rsidR="00505FE4" w:rsidRPr="003A0FB1" w:rsidRDefault="00505FE4" w:rsidP="00F77DC4">
            <w:pPr>
              <w:rPr>
                <w:sz w:val="22"/>
                <w:szCs w:val="22"/>
              </w:rPr>
            </w:pPr>
            <w:r w:rsidRPr="003A0FB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F73F227" w14:textId="77777777" w:rsidR="00DD0418" w:rsidRPr="003A0FB1" w:rsidRDefault="00DD0418" w:rsidP="00DD0418">
            <w:pPr>
              <w:pStyle w:val="normal1"/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 xml:space="preserve">Wykład 50%, lab. 50%, </w:t>
            </w:r>
          </w:p>
          <w:p w14:paraId="7E1DACF0" w14:textId="77777777" w:rsidR="00DD0418" w:rsidRPr="003A0FB1" w:rsidRDefault="00DD0418" w:rsidP="00DD0418">
            <w:pPr>
              <w:pStyle w:val="normal1"/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Egzamin pisemny z treści wykładu.</w:t>
            </w:r>
          </w:p>
          <w:p w14:paraId="39D5065C" w14:textId="4C3AAACE" w:rsidR="00DD0418" w:rsidRPr="003A0FB1" w:rsidRDefault="00DD0418" w:rsidP="00450AE4">
            <w:pPr>
              <w:rPr>
                <w:sz w:val="22"/>
                <w:szCs w:val="22"/>
              </w:rPr>
            </w:pPr>
            <w:r w:rsidRPr="003A0FB1">
              <w:rPr>
                <w:rFonts w:eastAsia="Calibri"/>
                <w:color w:val="00000A"/>
                <w:sz w:val="24"/>
                <w:szCs w:val="24"/>
              </w:rPr>
              <w:t>Wykonanie zadania praktycznego na sprzęcie Cisco w grupie  - zaliczenie lab.</w:t>
            </w:r>
          </w:p>
        </w:tc>
      </w:tr>
    </w:tbl>
    <w:p w14:paraId="0E0ABB82" w14:textId="77777777" w:rsidR="00505FE4" w:rsidRPr="003A0FB1" w:rsidRDefault="00505FE4" w:rsidP="00505FE4">
      <w:pPr>
        <w:rPr>
          <w:sz w:val="22"/>
          <w:szCs w:val="22"/>
        </w:rPr>
      </w:pPr>
    </w:p>
    <w:tbl>
      <w:tblPr>
        <w:tblW w:w="5559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3A0FB1" w14:paraId="67028469" w14:textId="77777777" w:rsidTr="003A0FB1">
        <w:trPr>
          <w:jc w:val="center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CC82B1D" w14:textId="77777777" w:rsidR="00505FE4" w:rsidRPr="003A0FB1" w:rsidRDefault="00505FE4" w:rsidP="00F77DC4">
            <w:pPr>
              <w:jc w:val="center"/>
              <w:rPr>
                <w:b/>
              </w:rPr>
            </w:pPr>
          </w:p>
          <w:p w14:paraId="362ADCEA" w14:textId="77777777" w:rsidR="00505FE4" w:rsidRPr="003A0FB1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3A0FB1">
              <w:rPr>
                <w:b/>
                <w:sz w:val="24"/>
                <w:szCs w:val="24"/>
              </w:rPr>
              <w:t>NAKŁAD PRACY STUDENTA</w:t>
            </w:r>
          </w:p>
          <w:p w14:paraId="2569CDA2" w14:textId="77777777" w:rsidR="00505FE4" w:rsidRPr="003A0FB1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3A0FB1" w14:paraId="117B1269" w14:textId="77777777" w:rsidTr="003A0FB1">
        <w:trPr>
          <w:trHeight w:val="263"/>
          <w:jc w:val="center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9E91B3" w14:textId="77777777" w:rsidR="00505FE4" w:rsidRPr="003A0FB1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6C486CE5" w14:textId="77777777" w:rsidR="00505FE4" w:rsidRPr="003A0FB1" w:rsidRDefault="00505FE4" w:rsidP="00F77DC4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1868A79" w14:textId="77777777" w:rsidR="00505FE4" w:rsidRPr="003A0FB1" w:rsidRDefault="00505FE4" w:rsidP="00F77DC4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3A0FB1" w14:paraId="0628A117" w14:textId="77777777" w:rsidTr="003A0FB1">
        <w:trPr>
          <w:trHeight w:val="2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E0071" w14:textId="77777777" w:rsidR="00505FE4" w:rsidRPr="003A0FB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AEAB" w14:textId="77777777" w:rsidR="00505FE4" w:rsidRPr="003A0FB1" w:rsidRDefault="00505FE4" w:rsidP="00F77DC4">
            <w:pPr>
              <w:jc w:val="center"/>
            </w:pPr>
            <w:r w:rsidRPr="003A0FB1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91C5" w14:textId="77777777" w:rsidR="00505FE4" w:rsidRPr="003A0FB1" w:rsidRDefault="00505FE4" w:rsidP="00F77DC4">
            <w:pPr>
              <w:jc w:val="center"/>
            </w:pPr>
            <w:r w:rsidRPr="003A0FB1">
              <w:t xml:space="preserve">W tym zajęcia powiązane </w:t>
            </w:r>
            <w:r w:rsidRPr="003A0FB1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ED4D628" w14:textId="77777777" w:rsidR="00505FE4" w:rsidRPr="003A0FB1" w:rsidRDefault="00505FE4" w:rsidP="00F77DC4">
            <w:pPr>
              <w:jc w:val="center"/>
              <w:rPr>
                <w:color w:val="FF0000"/>
              </w:rPr>
            </w:pPr>
            <w:r w:rsidRPr="003A0FB1">
              <w:t>W tym udział w zajęciach przeprowadzanych z wykorzystaniem metod i</w:t>
            </w:r>
            <w:r w:rsidR="00A4490B" w:rsidRPr="003A0FB1">
              <w:t> </w:t>
            </w:r>
            <w:r w:rsidRPr="003A0FB1">
              <w:t>technik kształcenia na odległość</w:t>
            </w:r>
          </w:p>
        </w:tc>
      </w:tr>
      <w:tr w:rsidR="00505FE4" w:rsidRPr="003A0FB1" w14:paraId="240E4E94" w14:textId="77777777" w:rsidTr="003A0FB1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99B0" w14:textId="77777777" w:rsidR="00505FE4" w:rsidRPr="003A0FB1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E6D4" w14:textId="78ADAC09" w:rsidR="00505FE4" w:rsidRPr="003A0FB1" w:rsidRDefault="00DD0418" w:rsidP="00A0655B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3073" w14:textId="77777777" w:rsidR="00505FE4" w:rsidRPr="003A0F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2F9907" w14:textId="77777777" w:rsidR="00505FE4" w:rsidRPr="003A0F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A0FB1" w14:paraId="011BDCC2" w14:textId="77777777" w:rsidTr="003A0FB1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3D9C" w14:textId="77777777" w:rsidR="00505FE4" w:rsidRPr="003A0FB1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6C34" w14:textId="39ADC9EF" w:rsidR="00505FE4" w:rsidRPr="003A0FB1" w:rsidRDefault="00DD0418" w:rsidP="00A0655B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8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DB42" w14:textId="77777777" w:rsidR="00505FE4" w:rsidRPr="003A0F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54610C" w14:textId="77777777" w:rsidR="00505FE4" w:rsidRPr="003A0F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A0FB1" w14:paraId="0B8D538D" w14:textId="77777777" w:rsidTr="003A0FB1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B853" w14:textId="77777777" w:rsidR="00505FE4" w:rsidRPr="003A0FB1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3A0FB1">
              <w:rPr>
                <w:sz w:val="24"/>
                <w:szCs w:val="24"/>
              </w:rPr>
              <w:lastRenderedPageBreak/>
              <w:t>Udział w ćwiczeniach audytoryjnych</w:t>
            </w:r>
            <w:r w:rsidRPr="003A0FB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0452" w14:textId="7897AB30" w:rsidR="00505FE4" w:rsidRPr="003A0FB1" w:rsidRDefault="00A116D0" w:rsidP="00A0655B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45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9DA9" w14:textId="79BD798E" w:rsidR="00505FE4" w:rsidRPr="003A0FB1" w:rsidRDefault="00A116D0" w:rsidP="00A0655B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45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332B6" w14:textId="77777777" w:rsidR="00505FE4" w:rsidRPr="003A0F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A0FB1" w14:paraId="7E20CCD8" w14:textId="77777777" w:rsidTr="003A0FB1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FD1F" w14:textId="77777777" w:rsidR="00505FE4" w:rsidRPr="003A0FB1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713E" w14:textId="06DDB782" w:rsidR="00505FE4" w:rsidRPr="003A0FB1" w:rsidRDefault="00A116D0" w:rsidP="00A0655B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2F58" w14:textId="6B018FC1" w:rsidR="00505FE4" w:rsidRPr="003A0FB1" w:rsidRDefault="00A116D0" w:rsidP="00A0655B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20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FAF1F2" w14:textId="77777777" w:rsidR="00505FE4" w:rsidRPr="003A0F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A0FB1" w14:paraId="603B0063" w14:textId="77777777" w:rsidTr="003A0FB1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64F1" w14:textId="77777777" w:rsidR="00505FE4" w:rsidRPr="003A0FB1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Przygotowanie projektu / eseju / itp.</w:t>
            </w:r>
            <w:r w:rsidRPr="003A0FB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4FBD" w14:textId="77777777" w:rsidR="00505FE4" w:rsidRPr="003A0F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C57F" w14:textId="77777777" w:rsidR="00505FE4" w:rsidRPr="003A0F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8900C" w14:textId="77777777" w:rsidR="00505FE4" w:rsidRPr="003A0F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A0FB1" w14:paraId="00BCE180" w14:textId="77777777" w:rsidTr="003A0FB1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C29C" w14:textId="77777777" w:rsidR="00505FE4" w:rsidRPr="003A0FB1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C30C" w14:textId="0B45397D" w:rsidR="00505FE4" w:rsidRPr="003A0FB1" w:rsidRDefault="00DD0418" w:rsidP="00A0655B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2</w:t>
            </w:r>
            <w:r w:rsidR="00A116D0" w:rsidRPr="003A0FB1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7E2C" w14:textId="1B202FDB" w:rsidR="00505FE4" w:rsidRPr="003A0FB1" w:rsidRDefault="00DD0418" w:rsidP="00A0655B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1</w:t>
            </w:r>
            <w:r w:rsidR="00A116D0" w:rsidRPr="003A0FB1">
              <w:rPr>
                <w:sz w:val="24"/>
                <w:szCs w:val="24"/>
              </w:rPr>
              <w:t>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83D85" w14:textId="77777777" w:rsidR="00505FE4" w:rsidRPr="003A0F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A0FB1" w14:paraId="2B2940DD" w14:textId="77777777" w:rsidTr="003A0FB1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983B" w14:textId="77777777" w:rsidR="00505FE4" w:rsidRPr="003A0FB1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FA23" w14:textId="29FC1BE5" w:rsidR="00505FE4" w:rsidRPr="003A0FB1" w:rsidRDefault="00DD0418" w:rsidP="00A0655B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C277" w14:textId="47C6EC65" w:rsidR="00505FE4" w:rsidRPr="003A0FB1" w:rsidRDefault="00DD0418" w:rsidP="00A0655B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1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044072" w14:textId="77777777" w:rsidR="00505FE4" w:rsidRPr="003A0F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A0FB1" w14:paraId="263DDB32" w14:textId="77777777" w:rsidTr="003A0FB1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23E4" w14:textId="77777777" w:rsidR="00505FE4" w:rsidRPr="003A0FB1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D837" w14:textId="3567AE1E" w:rsidR="00505FE4" w:rsidRPr="003A0FB1" w:rsidRDefault="00DD0418" w:rsidP="00A0655B">
            <w:pPr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8F85" w14:textId="77777777" w:rsidR="00505FE4" w:rsidRPr="003A0F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3CBD7B" w14:textId="77777777" w:rsidR="00505FE4" w:rsidRPr="003A0FB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A0FB1" w14:paraId="2A1D1404" w14:textId="77777777" w:rsidTr="003A0FB1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D9E4" w14:textId="77777777" w:rsidR="00505FE4" w:rsidRPr="003A0FB1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3A0FB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D9AC" w14:textId="17068A13" w:rsidR="00505FE4" w:rsidRPr="003A0FB1" w:rsidRDefault="00DD0418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112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6CA" w14:textId="1ECF56EB" w:rsidR="00505FE4" w:rsidRPr="003A0FB1" w:rsidRDefault="00DD0418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76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98B324" w14:textId="77777777" w:rsidR="00505FE4" w:rsidRPr="003A0FB1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3A0FB1" w14:paraId="17878A26" w14:textId="77777777" w:rsidTr="003A0FB1">
        <w:trPr>
          <w:trHeight w:val="236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5B02D" w14:textId="77777777" w:rsidR="00505FE4" w:rsidRPr="003A0FB1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3A0FB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1947634" w14:textId="482654D1" w:rsidR="00505FE4" w:rsidRPr="003A0FB1" w:rsidRDefault="00DD0418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A0FB1">
              <w:rPr>
                <w:rFonts w:eastAsia="Calibri"/>
                <w:b/>
                <w:color w:val="00000A"/>
                <w:sz w:val="24"/>
                <w:szCs w:val="24"/>
              </w:rPr>
              <w:t>4 ECTS</w:t>
            </w:r>
          </w:p>
        </w:tc>
      </w:tr>
      <w:tr w:rsidR="00505FE4" w:rsidRPr="003A0FB1" w14:paraId="7498E553" w14:textId="77777777" w:rsidTr="003A0FB1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BA4CD" w14:textId="77777777" w:rsidR="00505FE4" w:rsidRPr="003A0FB1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A0FB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07E33E0" w14:textId="7ABEBC4D" w:rsidR="00505FE4" w:rsidRPr="003A0FB1" w:rsidRDefault="00DD0418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A0FB1">
              <w:rPr>
                <w:rFonts w:eastAsia="Calibri"/>
                <w:b/>
                <w:color w:val="00000A"/>
                <w:sz w:val="24"/>
                <w:szCs w:val="24"/>
              </w:rPr>
              <w:t>2,7 ECTS</w:t>
            </w:r>
          </w:p>
        </w:tc>
      </w:tr>
      <w:tr w:rsidR="00505FE4" w:rsidRPr="003A0FB1" w14:paraId="1A79CB8B" w14:textId="77777777" w:rsidTr="003A0FB1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28FE6" w14:textId="77777777" w:rsidR="00505FE4" w:rsidRPr="003A0FB1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3A0FB1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F773002" w14:textId="77777777" w:rsidR="00505FE4" w:rsidRPr="003A0FB1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3A0FB1" w14:paraId="35FFC792" w14:textId="77777777" w:rsidTr="003A0FB1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D824F10" w14:textId="77777777" w:rsidR="00505FE4" w:rsidRPr="003A0FB1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A0FB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B20022A" w14:textId="1829B554" w:rsidR="00505FE4" w:rsidRPr="003A0FB1" w:rsidRDefault="00A116D0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A0FB1">
              <w:rPr>
                <w:rFonts w:eastAsia="Calibri"/>
                <w:b/>
                <w:color w:val="00000A"/>
                <w:sz w:val="24"/>
                <w:szCs w:val="24"/>
              </w:rPr>
              <w:t>2</w:t>
            </w:r>
            <w:r w:rsidR="00DD0418" w:rsidRPr="003A0FB1">
              <w:rPr>
                <w:rFonts w:eastAsia="Calibri"/>
                <w:b/>
                <w:color w:val="00000A"/>
                <w:sz w:val="24"/>
                <w:szCs w:val="24"/>
              </w:rPr>
              <w:t>,</w:t>
            </w:r>
            <w:r w:rsidRPr="003A0FB1">
              <w:rPr>
                <w:rFonts w:eastAsia="Calibri"/>
                <w:b/>
                <w:color w:val="00000A"/>
                <w:sz w:val="24"/>
                <w:szCs w:val="24"/>
              </w:rPr>
              <w:t>3</w:t>
            </w:r>
            <w:r w:rsidR="00DD0418" w:rsidRPr="003A0FB1">
              <w:rPr>
                <w:rFonts w:eastAsia="Calibri"/>
                <w:b/>
                <w:color w:val="00000A"/>
                <w:sz w:val="24"/>
                <w:szCs w:val="24"/>
              </w:rPr>
              <w:t xml:space="preserve"> ECTS</w:t>
            </w:r>
          </w:p>
        </w:tc>
      </w:tr>
    </w:tbl>
    <w:p w14:paraId="3097FC5D" w14:textId="77777777" w:rsidR="00DB50E0" w:rsidRPr="003A0FB1" w:rsidRDefault="00DB50E0" w:rsidP="00505FE4"/>
    <w:sectPr w:rsidR="00DB50E0" w:rsidRPr="003A0FB1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3286CD" w14:textId="77777777" w:rsidR="00807719" w:rsidRDefault="00807719" w:rsidP="00505FE4">
      <w:r>
        <w:separator/>
      </w:r>
    </w:p>
  </w:endnote>
  <w:endnote w:type="continuationSeparator" w:id="0">
    <w:p w14:paraId="2393CA57" w14:textId="77777777" w:rsidR="00807719" w:rsidRDefault="00807719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0F8FB8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50941C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83A0F5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DC2A8F9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BEC748" w14:textId="77777777" w:rsidR="00807719" w:rsidRDefault="00807719" w:rsidP="00505FE4">
      <w:r>
        <w:separator/>
      </w:r>
    </w:p>
  </w:footnote>
  <w:footnote w:type="continuationSeparator" w:id="0">
    <w:p w14:paraId="1A630D50" w14:textId="77777777" w:rsidR="00807719" w:rsidRDefault="00807719" w:rsidP="00505FE4">
      <w:r>
        <w:continuationSeparator/>
      </w:r>
    </w:p>
  </w:footnote>
  <w:footnote w:id="1">
    <w:p w14:paraId="4CDE8A87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5462A"/>
    <w:multiLevelType w:val="multilevel"/>
    <w:tmpl w:val="E86273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C74777F"/>
    <w:multiLevelType w:val="multilevel"/>
    <w:tmpl w:val="37BA5E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5BC0302"/>
    <w:multiLevelType w:val="multilevel"/>
    <w:tmpl w:val="01209D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7AAF667E"/>
    <w:multiLevelType w:val="multilevel"/>
    <w:tmpl w:val="940280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9828087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38057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03007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9172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199"/>
    <w:rsid w:val="00044253"/>
    <w:rsid w:val="000D6EC3"/>
    <w:rsid w:val="00100605"/>
    <w:rsid w:val="00153963"/>
    <w:rsid w:val="00162C71"/>
    <w:rsid w:val="001D6852"/>
    <w:rsid w:val="002A7236"/>
    <w:rsid w:val="00304524"/>
    <w:rsid w:val="003A0FB1"/>
    <w:rsid w:val="003C058B"/>
    <w:rsid w:val="003C1199"/>
    <w:rsid w:val="00450AE4"/>
    <w:rsid w:val="00490511"/>
    <w:rsid w:val="004F78A0"/>
    <w:rsid w:val="00505FE4"/>
    <w:rsid w:val="006369D6"/>
    <w:rsid w:val="00637752"/>
    <w:rsid w:val="00775283"/>
    <w:rsid w:val="007C4A3A"/>
    <w:rsid w:val="00807719"/>
    <w:rsid w:val="008A2D5A"/>
    <w:rsid w:val="008C4490"/>
    <w:rsid w:val="0090020D"/>
    <w:rsid w:val="0095555D"/>
    <w:rsid w:val="00A0655B"/>
    <w:rsid w:val="00A116D0"/>
    <w:rsid w:val="00A4490B"/>
    <w:rsid w:val="00D94401"/>
    <w:rsid w:val="00DB50E0"/>
    <w:rsid w:val="00DD0418"/>
    <w:rsid w:val="00E27177"/>
    <w:rsid w:val="00EC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AFD20"/>
  <w15:chartTrackingRefBased/>
  <w15:docId w15:val="{3D8B2963-A5E2-4078-86C4-DF2A8BD29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customStyle="1" w:styleId="normal1">
    <w:name w:val="normal1"/>
    <w:qFormat/>
    <w:rsid w:val="003C119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8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be\OneDrive\Pulpit\sylabus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23</TotalTime>
  <Pages>4</Pages>
  <Words>973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Sacha</dc:creator>
  <cp:keywords/>
  <dc:description/>
  <cp:lastModifiedBy>Teresa Jurewicz-Obrzut</cp:lastModifiedBy>
  <cp:revision>8</cp:revision>
  <cp:lastPrinted>2023-12-05T12:20:00Z</cp:lastPrinted>
  <dcterms:created xsi:type="dcterms:W3CDTF">2024-06-05T07:04:00Z</dcterms:created>
  <dcterms:modified xsi:type="dcterms:W3CDTF">2024-08-21T15:08:00Z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